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D27B52">
        <w:rPr>
          <w:rFonts w:ascii="Arial" w:hAnsi="Arial" w:cs="Arial" w:hint="eastAsia"/>
          <w:b/>
          <w:sz w:val="24"/>
          <w:lang w:eastAsia="zh-CN"/>
        </w:rPr>
        <w:t>90</w:t>
      </w:r>
      <w:r w:rsidRPr="00E427D8">
        <w:rPr>
          <w:rFonts w:ascii="Arial" w:hAnsi="Arial" w:cs="Arial"/>
          <w:b/>
          <w:sz w:val="24"/>
        </w:rPr>
        <w:tab/>
        <w:t>S3-</w:t>
      </w:r>
      <w:r w:rsidR="00960CCB" w:rsidRPr="00E427D8">
        <w:rPr>
          <w:rFonts w:ascii="Arial" w:hAnsi="Arial" w:cs="Arial"/>
          <w:b/>
          <w:sz w:val="24"/>
        </w:rPr>
        <w:t>1</w:t>
      </w:r>
      <w:r w:rsidR="00A2737C">
        <w:rPr>
          <w:rFonts w:ascii="Arial" w:hAnsi="Arial" w:cs="Arial" w:hint="eastAsia"/>
          <w:b/>
          <w:sz w:val="24"/>
          <w:lang w:eastAsia="zh-CN"/>
        </w:rPr>
        <w:t>80217</w:t>
      </w:r>
      <w:bookmarkStart w:id="0" w:name="_GoBack"/>
      <w:bookmarkEnd w:id="0"/>
    </w:p>
    <w:p w:rsidR="00C022E3" w:rsidRPr="00241E44" w:rsidRDefault="00D27B52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de-DE"/>
        </w:rPr>
      </w:pPr>
      <w:r w:rsidRPr="00241E44">
        <w:rPr>
          <w:rFonts w:ascii="Arial" w:hAnsi="Arial" w:cs="Arial"/>
          <w:b/>
          <w:sz w:val="24"/>
          <w:lang w:val="de-DE"/>
        </w:rPr>
        <w:t>22-26.Janaury 2018, Gothenburg, Sweden</w:t>
      </w:r>
      <w:r w:rsidR="00C022E3" w:rsidRPr="00241E44">
        <w:rPr>
          <w:rFonts w:ascii="Arial" w:hAnsi="Arial" w:cs="Arial"/>
          <w:b/>
          <w:sz w:val="24"/>
          <w:lang w:val="de-DE"/>
        </w:rPr>
        <w:tab/>
      </w:r>
    </w:p>
    <w:p w:rsidR="00C022E3" w:rsidRPr="00241E44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de-DE"/>
        </w:rPr>
      </w:pPr>
    </w:p>
    <w:p w:rsidR="00C022E3" w:rsidRPr="00241E4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 w:eastAsia="zh-CN"/>
        </w:rPr>
      </w:pPr>
      <w:r w:rsidRPr="00241E44">
        <w:rPr>
          <w:rFonts w:ascii="Arial" w:hAnsi="Arial"/>
          <w:b/>
          <w:lang w:val="de-DE"/>
        </w:rPr>
        <w:t>Source:</w:t>
      </w:r>
      <w:r w:rsidRPr="00241E44">
        <w:rPr>
          <w:rFonts w:ascii="Arial" w:hAnsi="Arial"/>
          <w:b/>
          <w:lang w:val="de-DE"/>
        </w:rPr>
        <w:tab/>
      </w:r>
      <w:bookmarkStart w:id="1" w:name="OLE_LINK2"/>
      <w:r w:rsidR="00EA31AD" w:rsidRPr="00241E44">
        <w:rPr>
          <w:rFonts w:ascii="Arial" w:hAnsi="Arial"/>
          <w:b/>
          <w:lang w:val="de-DE"/>
        </w:rPr>
        <w:t>China Mobile</w:t>
      </w:r>
      <w:r w:rsidR="00D27B52" w:rsidRPr="00241E44">
        <w:rPr>
          <w:rFonts w:ascii="Arial" w:hAnsi="Arial"/>
          <w:b/>
          <w:lang w:val="de-DE"/>
        </w:rPr>
        <w:t>;</w:t>
      </w:r>
      <w:r w:rsidR="00582825" w:rsidRPr="00241E44">
        <w:rPr>
          <w:rFonts w:ascii="Arial" w:hAnsi="Arial"/>
          <w:b/>
          <w:lang w:val="de-DE"/>
        </w:rPr>
        <w:t xml:space="preserve"> Huawei; Hisilicon</w:t>
      </w:r>
      <w:r w:rsidR="00241E44" w:rsidRPr="00241E44">
        <w:rPr>
          <w:rFonts w:ascii="Arial" w:hAnsi="Arial"/>
          <w:b/>
          <w:lang w:val="de-DE"/>
        </w:rPr>
        <w:t xml:space="preserve">; </w:t>
      </w:r>
      <w:r w:rsidR="00241E44">
        <w:rPr>
          <w:rFonts w:ascii="Arial" w:hAnsi="Arial"/>
          <w:b/>
          <w:lang w:val="de-DE"/>
        </w:rPr>
        <w:t>Deutsche Telekom AG</w:t>
      </w:r>
      <w:bookmarkEnd w:id="1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"/>
      <w:r w:rsidR="00BF37BA">
        <w:rPr>
          <w:rFonts w:ascii="Arial" w:hAnsi="Arial" w:cs="Arial"/>
          <w:b/>
        </w:rPr>
        <w:t>Enh</w:t>
      </w:r>
      <w:r w:rsidR="00D27B52">
        <w:rPr>
          <w:rFonts w:ascii="Arial" w:hAnsi="Arial" w:cs="Arial"/>
          <w:b/>
        </w:rPr>
        <w:t xml:space="preserve">ance the security of the </w:t>
      </w:r>
      <w:r w:rsidR="00BF37BA">
        <w:rPr>
          <w:rFonts w:ascii="Arial" w:hAnsi="Arial" w:cs="Arial"/>
          <w:b/>
        </w:rPr>
        <w:t>key K</w:t>
      </w:r>
      <w:r w:rsidR="00D27B52">
        <w:rPr>
          <w:rFonts w:ascii="Arial" w:hAnsi="Arial" w:cs="Arial" w:hint="eastAsia"/>
          <w:b/>
          <w:vertAlign w:val="subscript"/>
          <w:lang w:eastAsia="zh-CN"/>
        </w:rPr>
        <w:t>AMF</w:t>
      </w:r>
      <w:r w:rsidR="00BF37BA">
        <w:rPr>
          <w:rFonts w:ascii="Arial" w:hAnsi="Arial" w:cs="Arial"/>
          <w:b/>
        </w:rPr>
        <w:t xml:space="preserve"> in</w:t>
      </w:r>
      <w:r w:rsidR="00EA31AD">
        <w:rPr>
          <w:rFonts w:ascii="Arial" w:hAnsi="Arial" w:cs="Arial"/>
          <w:b/>
        </w:rPr>
        <w:t xml:space="preserve"> the</w:t>
      </w:r>
      <w:r w:rsidR="00BF37BA">
        <w:rPr>
          <w:rFonts w:ascii="Arial" w:hAnsi="Arial" w:cs="Arial"/>
          <w:b/>
        </w:rPr>
        <w:t xml:space="preserve"> NAS</w:t>
      </w:r>
      <w:r w:rsidR="00EA31AD">
        <w:rPr>
          <w:rFonts w:ascii="Arial" w:hAnsi="Arial" w:cs="Arial"/>
          <w:b/>
        </w:rPr>
        <w:t xml:space="preserve"> SMC procedure</w:t>
      </w:r>
      <w:r w:rsidR="00A8623B">
        <w:rPr>
          <w:rFonts w:ascii="Arial" w:hAnsi="Arial" w:cs="Arial"/>
          <w:b/>
        </w:rPr>
        <w:t xml:space="preserve"> </w:t>
      </w:r>
      <w:bookmarkEnd w:id="2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A31AD"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5391">
        <w:rPr>
          <w:rFonts w:ascii="Arial" w:hAnsi="Arial" w:hint="eastAsia"/>
          <w:b/>
          <w:lang w:eastAsia="zh-CN"/>
        </w:rPr>
        <w:t>7.2.5.5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8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EA31AD">
        <w:rPr>
          <w:b/>
          <w:i/>
        </w:rPr>
        <w:t xml:space="preserve">adds </w:t>
      </w:r>
      <w:r w:rsidR="00BF37BA">
        <w:rPr>
          <w:b/>
          <w:i/>
        </w:rPr>
        <w:t xml:space="preserve">the DH key exchange and DH capability identify </w:t>
      </w:r>
      <w:r w:rsidR="00EA31AD">
        <w:rPr>
          <w:b/>
          <w:i/>
        </w:rPr>
        <w:t xml:space="preserve">to the SMC procedure, in order to address the </w:t>
      </w:r>
      <w:r w:rsidR="00CB2374">
        <w:rPr>
          <w:b/>
          <w:i/>
        </w:rPr>
        <w:t>key issue #2.2”</w:t>
      </w:r>
      <w:r w:rsidR="00CB2374" w:rsidRPr="00CB2374">
        <w:rPr>
          <w:b/>
          <w:i/>
        </w:rPr>
        <w:t xml:space="preserve"> Reducing the impact of secret key leakage</w:t>
      </w:r>
      <w:r w:rsidR="00CB2374">
        <w:rPr>
          <w:b/>
          <w:i/>
        </w:rPr>
        <w:t xml:space="preserve">”, and the key issue </w:t>
      </w:r>
      <w:r w:rsidR="00CB2374" w:rsidRPr="00CB2374">
        <w:rPr>
          <w:b/>
          <w:i/>
        </w:rPr>
        <w:t xml:space="preserve">#3.1 </w:t>
      </w:r>
      <w:r w:rsidR="00CB2374">
        <w:rPr>
          <w:b/>
          <w:i/>
        </w:rPr>
        <w:t>“</w:t>
      </w:r>
      <w:r w:rsidR="00CB2374" w:rsidRPr="00CB2374">
        <w:rPr>
          <w:b/>
          <w:i/>
        </w:rPr>
        <w:t>Interception of radio interface keys sent between operator entities</w:t>
      </w:r>
      <w:r w:rsidR="00CB2374">
        <w:rPr>
          <w:b/>
          <w:i/>
        </w:rPr>
        <w:t xml:space="preserve">” </w:t>
      </w:r>
      <w:r w:rsidR="005E1873">
        <w:rPr>
          <w:b/>
          <w:i/>
        </w:rPr>
        <w:t>which have been raised in 3GPP TR 33.899. However, they have not been touched in 3GPP TS 33.501 till now.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Default="00C022E3" w:rsidP="00DB225D">
      <w:pPr>
        <w:pStyle w:val="Reference"/>
      </w:pPr>
      <w:r w:rsidRPr="00DB225D">
        <w:t>[1]</w:t>
      </w:r>
      <w:r w:rsidRPr="00DB225D">
        <w:tab/>
        <w:t xml:space="preserve">3GPP TS </w:t>
      </w:r>
      <w:r w:rsidR="00DB225D" w:rsidRPr="00DB225D">
        <w:t>33.501</w:t>
      </w:r>
      <w:r w:rsidR="00183443">
        <w:t xml:space="preserve"> v0.</w:t>
      </w:r>
      <w:r w:rsidR="00D27B52">
        <w:rPr>
          <w:rFonts w:hint="eastAsia"/>
          <w:lang w:eastAsia="zh-CN"/>
        </w:rPr>
        <w:t>6</w:t>
      </w:r>
      <w:r w:rsidR="00183443">
        <w:t>.0</w:t>
      </w:r>
    </w:p>
    <w:p w:rsidR="00EA31AD" w:rsidRPr="00DB225D" w:rsidRDefault="00EA31AD" w:rsidP="00DB225D">
      <w:pPr>
        <w:pStyle w:val="Reference"/>
        <w:rPr>
          <w:lang w:val="fr-FR"/>
        </w:rPr>
      </w:pPr>
      <w:r>
        <w:t>[2]</w:t>
      </w:r>
      <w:r>
        <w:tab/>
        <w:t>3GPP TR 33.899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5E1873" w:rsidRDefault="005E1873" w:rsidP="00982BA5">
      <w:pPr>
        <w:jc w:val="both"/>
      </w:pPr>
      <w:r>
        <w:t>The ke</w:t>
      </w:r>
      <w:r w:rsidR="00C02D81">
        <w:t>y issues #2.2 and #3.1 raised</w:t>
      </w:r>
      <w:r>
        <w:t xml:space="preserve"> in TR 33.899 have a vital impact on the security of the </w:t>
      </w:r>
      <w:r w:rsidR="0044173E">
        <w:t xml:space="preserve">5G system.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C02D81">
        <w:t xml:space="preserve"> may be compromised </w:t>
      </w:r>
      <w:r w:rsidR="001412A4">
        <w:t>if these</w:t>
      </w:r>
      <w:r w:rsidR="00C02D81">
        <w:t xml:space="preserve"> two issues are not addressed properly.  </w:t>
      </w:r>
      <w:r w:rsidR="00083BDD">
        <w:rPr>
          <w:rFonts w:hint="eastAsia"/>
          <w:lang w:eastAsia="zh-CN"/>
        </w:rPr>
        <w:t xml:space="preserve"> </w:t>
      </w:r>
      <w:r w:rsidR="002F7BD5">
        <w:t xml:space="preserve">In this contribution we propose a </w:t>
      </w:r>
      <w:r w:rsidR="00083BDD">
        <w:t xml:space="preserve">lightweight method to solve </w:t>
      </w:r>
      <w:r w:rsidR="00083BDD">
        <w:rPr>
          <w:rFonts w:hint="eastAsia"/>
          <w:lang w:eastAsia="zh-CN"/>
        </w:rPr>
        <w:t>this issue</w:t>
      </w:r>
      <w:r w:rsidR="002F7BD5">
        <w:t xml:space="preserve"> by adding </w:t>
      </w:r>
      <w:r w:rsidR="00083BDD">
        <w:rPr>
          <w:rFonts w:hint="eastAsia"/>
          <w:lang w:eastAsia="zh-CN"/>
        </w:rPr>
        <w:t>DH usage</w:t>
      </w:r>
      <w:r w:rsidR="0044173E" w:rsidRPr="00083BDD">
        <w:t xml:space="preserve"> mode</w:t>
      </w:r>
      <w:r w:rsidR="0044173E">
        <w:t xml:space="preserve"> regarding DH key exchange</w:t>
      </w:r>
      <w:r w:rsidR="00083BDD">
        <w:t xml:space="preserve"> </w:t>
      </w:r>
      <w:r w:rsidR="00083BDD">
        <w:rPr>
          <w:rFonts w:hint="eastAsia"/>
          <w:lang w:eastAsia="zh-CN"/>
        </w:rPr>
        <w:t>in</w:t>
      </w:r>
      <w:r w:rsidR="002F7BD5">
        <w:t xml:space="preserve"> the SMC procedure</w:t>
      </w:r>
      <w:r w:rsidR="00083BDD">
        <w:rPr>
          <w:rFonts w:hint="eastAsia"/>
          <w:lang w:eastAsia="zh-CN"/>
        </w:rPr>
        <w:t>, in order to adapt the UE</w:t>
      </w:r>
      <w:r w:rsidR="00083BDD">
        <w:rPr>
          <w:lang w:eastAsia="zh-CN"/>
        </w:rPr>
        <w:t>’</w:t>
      </w:r>
      <w:r w:rsidR="00083BDD">
        <w:rPr>
          <w:rFonts w:hint="eastAsia"/>
          <w:lang w:eastAsia="zh-CN"/>
        </w:rPr>
        <w:t>s capability and to tailor the UE</w:t>
      </w:r>
      <w:r w:rsidR="00083BDD">
        <w:rPr>
          <w:lang w:eastAsia="zh-CN"/>
        </w:rPr>
        <w:t>’</w:t>
      </w:r>
      <w:r w:rsidR="00083BDD">
        <w:rPr>
          <w:rFonts w:hint="eastAsia"/>
          <w:lang w:eastAsia="zh-CN"/>
        </w:rPr>
        <w:t>s security requirement</w:t>
      </w:r>
      <w:r w:rsidR="002F7BD5">
        <w:t>.</w:t>
      </w:r>
    </w:p>
    <w:p w:rsidR="007F5BE2" w:rsidRDefault="00BA621A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>Considering that UEs have the different requirements on the secur</w:t>
      </w:r>
      <w:r w:rsidR="00B7637E">
        <w:rPr>
          <w:rFonts w:hint="eastAsia"/>
          <w:lang w:eastAsia="zh-CN"/>
        </w:rPr>
        <w:t>ity and computation eff</w:t>
      </w:r>
      <w:r w:rsidR="00B7637E">
        <w:rPr>
          <w:lang w:eastAsia="zh-CN"/>
        </w:rPr>
        <w:t>iciency</w:t>
      </w:r>
      <w:r>
        <w:rPr>
          <w:rFonts w:hint="eastAsia"/>
          <w:lang w:eastAsia="zh-CN"/>
        </w:rPr>
        <w:t xml:space="preserve">, </w:t>
      </w:r>
      <w:r w:rsidR="007F5BE2">
        <w:rPr>
          <w:rFonts w:hint="eastAsia"/>
          <w:lang w:eastAsia="zh-CN"/>
        </w:rPr>
        <w:t xml:space="preserve">three kinds of </w:t>
      </w:r>
      <w:r w:rsidR="00083BDD">
        <w:rPr>
          <w:rFonts w:hint="eastAsia"/>
          <w:lang w:eastAsia="zh-CN"/>
        </w:rPr>
        <w:t>DH usage mode</w:t>
      </w:r>
      <w:r w:rsidR="00744253">
        <w:rPr>
          <w:rFonts w:hint="eastAsia"/>
          <w:lang w:eastAsia="zh-CN"/>
        </w:rPr>
        <w:t xml:space="preserve">s </w:t>
      </w:r>
      <w:r w:rsidR="00744253">
        <w:rPr>
          <w:lang w:eastAsia="zh-CN"/>
        </w:rPr>
        <w:t>for the DH key</w:t>
      </w:r>
      <w:r w:rsidR="00917D64">
        <w:rPr>
          <w:lang w:eastAsia="zh-CN"/>
        </w:rPr>
        <w:t xml:space="preserve"> exchange</w:t>
      </w:r>
      <w:r w:rsidR="00744253">
        <w:rPr>
          <w:lang w:eastAsia="zh-CN"/>
        </w:rPr>
        <w:t xml:space="preserve"> </w:t>
      </w:r>
      <w:r w:rsidR="007F5BE2">
        <w:rPr>
          <w:rFonts w:hint="eastAsia"/>
          <w:lang w:eastAsia="zh-CN"/>
        </w:rPr>
        <w:t>have been proposed:</w:t>
      </w:r>
    </w:p>
    <w:p w:rsidR="002F7BD5" w:rsidRDefault="00083BDD" w:rsidP="00982BA5">
      <w:pPr>
        <w:pStyle w:val="af0"/>
        <w:numPr>
          <w:ilvl w:val="0"/>
          <w:numId w:val="21"/>
        </w:numPr>
        <w:ind w:firstLineChars="0"/>
        <w:jc w:val="both"/>
        <w:rPr>
          <w:lang w:eastAsia="zh-CN"/>
        </w:rPr>
      </w:pPr>
      <w:r>
        <w:rPr>
          <w:rFonts w:hint="eastAsia"/>
          <w:b/>
          <w:lang w:eastAsia="zh-CN"/>
        </w:rPr>
        <w:t>DH usage mode</w:t>
      </w:r>
      <w:r w:rsidR="007F5BE2" w:rsidRPr="002D7D8D">
        <w:rPr>
          <w:rFonts w:hint="eastAsia"/>
          <w:b/>
          <w:lang w:eastAsia="zh-CN"/>
        </w:rPr>
        <w:t xml:space="preserve"> </w:t>
      </w:r>
      <w:r w:rsidR="00683C00">
        <w:rPr>
          <w:b/>
          <w:lang w:eastAsia="zh-CN"/>
        </w:rPr>
        <w:t>I</w:t>
      </w:r>
      <w:r w:rsidR="007F5BE2">
        <w:rPr>
          <w:rFonts w:hint="eastAsia"/>
          <w:lang w:eastAsia="zh-CN"/>
        </w:rPr>
        <w:t xml:space="preserve">: </w:t>
      </w:r>
      <w:r w:rsidR="00B525A1" w:rsidRPr="007F5BE2">
        <w:rPr>
          <w:lang w:eastAsia="zh-CN"/>
        </w:rPr>
        <w:t>K</w:t>
      </w:r>
      <w:r w:rsidR="00B525A1" w:rsidRPr="00982BA5">
        <w:rPr>
          <w:vertAlign w:val="subscript"/>
          <w:lang w:eastAsia="zh-CN"/>
        </w:rPr>
        <w:t>DH</w:t>
      </w:r>
      <w:r w:rsidR="00CB1E42">
        <w:rPr>
          <w:lang w:eastAsia="zh-CN"/>
        </w:rPr>
        <w:t xml:space="preserve"> </w:t>
      </w:r>
      <w:r w:rsidR="00B525A1">
        <w:rPr>
          <w:lang w:eastAsia="zh-CN"/>
        </w:rPr>
        <w:t xml:space="preserve">is generated everytime during NAS SMC procedure. </w:t>
      </w:r>
      <w:r w:rsidR="007F5BE2">
        <w:rPr>
          <w:rFonts w:hint="eastAsia"/>
          <w:lang w:eastAsia="zh-CN"/>
        </w:rPr>
        <w:t xml:space="preserve">In the </w:t>
      </w:r>
      <w:r w:rsidR="007F5BE2" w:rsidRPr="007F5BE2">
        <w:rPr>
          <w:lang w:eastAsia="zh-CN"/>
        </w:rPr>
        <w:t>NAS security mode command flow</w:t>
      </w:r>
      <w:r w:rsidR="007F5BE2">
        <w:rPr>
          <w:rFonts w:hint="eastAsia"/>
          <w:lang w:eastAsia="zh-CN"/>
        </w:rPr>
        <w:t xml:space="preserve">, the </w:t>
      </w:r>
      <w:r>
        <w:rPr>
          <w:lang w:eastAsia="zh-CN"/>
        </w:rPr>
        <w:t>DH key</w:t>
      </w:r>
      <w:r>
        <w:rPr>
          <w:rFonts w:hint="eastAsia"/>
          <w:lang w:eastAsia="zh-CN"/>
        </w:rPr>
        <w:t xml:space="preserve"> </w:t>
      </w:r>
      <w:r w:rsidR="007F5BE2" w:rsidRPr="007F5BE2">
        <w:rPr>
          <w:lang w:eastAsia="zh-CN"/>
        </w:rPr>
        <w:t xml:space="preserve">exchange between the UE and AMF (Access and Mobility Management Function) </w:t>
      </w:r>
      <w:r w:rsidR="007F5BE2">
        <w:rPr>
          <w:rFonts w:hint="eastAsia"/>
          <w:lang w:eastAsia="zh-CN"/>
        </w:rPr>
        <w:t>is carried out, and</w:t>
      </w:r>
      <w:r w:rsidR="002D7D8D">
        <w:rPr>
          <w:rFonts w:hint="eastAsia"/>
          <w:lang w:eastAsia="zh-CN"/>
        </w:rPr>
        <w:t xml:space="preserve"> </w:t>
      </w:r>
      <w:r w:rsidR="007F5BE2" w:rsidRPr="007F5BE2">
        <w:rPr>
          <w:lang w:eastAsia="zh-CN"/>
        </w:rPr>
        <w:t>the shared key K</w:t>
      </w:r>
      <w:r w:rsidR="007F5BE2" w:rsidRPr="00982BA5">
        <w:rPr>
          <w:vertAlign w:val="subscript"/>
          <w:lang w:eastAsia="zh-CN"/>
        </w:rPr>
        <w:t>DH</w:t>
      </w:r>
      <w:r w:rsidR="002D7D8D">
        <w:rPr>
          <w:rFonts w:hint="eastAsia"/>
          <w:lang w:eastAsia="zh-CN"/>
        </w:rPr>
        <w:t xml:space="preserve"> is generated</w:t>
      </w:r>
      <w:r w:rsidR="007F5BE2" w:rsidRPr="007F5BE2">
        <w:rPr>
          <w:lang w:eastAsia="zh-CN"/>
        </w:rPr>
        <w:t>.</w:t>
      </w:r>
      <w:r w:rsidR="007F5BE2">
        <w:rPr>
          <w:rFonts w:hint="eastAsia"/>
          <w:lang w:eastAsia="zh-CN"/>
        </w:rPr>
        <w:t xml:space="preserve"> </w:t>
      </w:r>
      <w:r w:rsidR="00D27B52">
        <w:rPr>
          <w:lang w:eastAsia="zh-CN"/>
        </w:rPr>
        <w:t>The key K</w:t>
      </w:r>
      <w:r w:rsidR="00D27B52" w:rsidRPr="00295E26">
        <w:rPr>
          <w:rFonts w:hint="eastAsia"/>
          <w:vertAlign w:val="subscript"/>
          <w:lang w:eastAsia="zh-CN"/>
        </w:rPr>
        <w:t>AMF</w:t>
      </w:r>
      <w:r w:rsidR="00744253">
        <w:rPr>
          <w:lang w:eastAsia="zh-CN"/>
        </w:rPr>
        <w:t>’ is derived from</w:t>
      </w:r>
      <w:r w:rsidR="0057579E">
        <w:rPr>
          <w:lang w:eastAsia="zh-CN"/>
        </w:rPr>
        <w:t xml:space="preserve"> </w:t>
      </w:r>
      <w:r w:rsidR="00D27B52">
        <w:rPr>
          <w:lang w:eastAsia="zh-CN"/>
        </w:rPr>
        <w:t>the key K</w:t>
      </w:r>
      <w:r w:rsidR="00D27B52" w:rsidRPr="00295E26">
        <w:rPr>
          <w:rFonts w:hint="eastAsia"/>
          <w:vertAlign w:val="subscript"/>
          <w:lang w:eastAsia="zh-CN"/>
        </w:rPr>
        <w:t>AMF</w:t>
      </w:r>
      <w:r w:rsidR="007F5BE2" w:rsidRPr="00295E26">
        <w:rPr>
          <w:vertAlign w:val="subscript"/>
          <w:lang w:eastAsia="zh-CN"/>
        </w:rPr>
        <w:t xml:space="preserve"> </w:t>
      </w:r>
      <w:r w:rsidR="007F5BE2" w:rsidRPr="007F5BE2">
        <w:rPr>
          <w:lang w:eastAsia="zh-CN"/>
        </w:rPr>
        <w:t>and the shared key K</w:t>
      </w:r>
      <w:r w:rsidR="007F5BE2" w:rsidRPr="00982BA5">
        <w:rPr>
          <w:vertAlign w:val="subscript"/>
          <w:lang w:eastAsia="zh-CN"/>
        </w:rPr>
        <w:t>DH</w:t>
      </w:r>
      <w:r w:rsidR="007F5BE2" w:rsidRPr="007F5BE2">
        <w:rPr>
          <w:lang w:eastAsia="zh-CN"/>
        </w:rPr>
        <w:t>.</w:t>
      </w:r>
      <w:r w:rsidR="00BA621A">
        <w:rPr>
          <w:rFonts w:hint="eastAsia"/>
          <w:lang w:eastAsia="zh-CN"/>
        </w:rPr>
        <w:t xml:space="preserve"> </w:t>
      </w:r>
    </w:p>
    <w:p w:rsidR="007F5BE2" w:rsidRDefault="00083BDD" w:rsidP="00982BA5">
      <w:pPr>
        <w:pStyle w:val="af0"/>
        <w:numPr>
          <w:ilvl w:val="0"/>
          <w:numId w:val="21"/>
        </w:numPr>
        <w:ind w:firstLineChars="0"/>
        <w:jc w:val="both"/>
        <w:rPr>
          <w:lang w:eastAsia="zh-CN"/>
        </w:rPr>
      </w:pPr>
      <w:r>
        <w:rPr>
          <w:rFonts w:hint="eastAsia"/>
          <w:b/>
          <w:lang w:eastAsia="zh-CN"/>
        </w:rPr>
        <w:t>DH usage mode</w:t>
      </w:r>
      <w:r w:rsidR="00683C00">
        <w:rPr>
          <w:rFonts w:hint="eastAsia"/>
          <w:b/>
          <w:lang w:eastAsia="zh-CN"/>
        </w:rPr>
        <w:t xml:space="preserve"> </w:t>
      </w:r>
      <w:r w:rsidR="00683C00">
        <w:rPr>
          <w:b/>
          <w:lang w:eastAsia="zh-CN"/>
        </w:rPr>
        <w:t>II</w:t>
      </w:r>
      <w:r w:rsidR="007F5BE2" w:rsidRPr="002D7D8D">
        <w:rPr>
          <w:rFonts w:hint="eastAsia"/>
          <w:b/>
          <w:lang w:eastAsia="zh-CN"/>
        </w:rPr>
        <w:t>:</w:t>
      </w:r>
      <w:r w:rsidR="007F5BE2">
        <w:rPr>
          <w:rFonts w:hint="eastAsia"/>
          <w:lang w:eastAsia="zh-CN"/>
        </w:rPr>
        <w:t xml:space="preserve"> </w:t>
      </w:r>
      <w:r w:rsidR="005558A3" w:rsidRPr="00136119">
        <w:rPr>
          <w:lang w:eastAsia="zh-CN"/>
        </w:rPr>
        <w:t>K</w:t>
      </w:r>
      <w:r w:rsidR="005558A3" w:rsidRPr="00982BA5">
        <w:rPr>
          <w:vertAlign w:val="subscript"/>
          <w:lang w:eastAsia="zh-CN"/>
        </w:rPr>
        <w:t>DH</w:t>
      </w:r>
      <w:r w:rsidR="005558A3" w:rsidRPr="00136119">
        <w:rPr>
          <w:lang w:eastAsia="zh-CN"/>
        </w:rPr>
        <w:t xml:space="preserve"> </w:t>
      </w:r>
      <w:r w:rsidR="00F71710">
        <w:rPr>
          <w:lang w:eastAsia="zh-CN"/>
        </w:rPr>
        <w:t>could be reused for</w:t>
      </w:r>
      <w:r w:rsidR="00F71710">
        <w:rPr>
          <w:sz w:val="22"/>
          <w:szCs w:val="22"/>
        </w:rPr>
        <w:t xml:space="preserve"> a certain time,</w:t>
      </w:r>
      <w:r w:rsidR="00F71710" w:rsidRPr="00F71710">
        <w:t xml:space="preserve"> which shall be configurable by the Home-PLMN operator</w:t>
      </w:r>
      <w:r w:rsidR="005558A3" w:rsidRPr="00F71710">
        <w:rPr>
          <w:lang w:eastAsia="zh-CN"/>
        </w:rPr>
        <w:t>.</w:t>
      </w:r>
      <w:r w:rsidR="00136119" w:rsidRPr="00F71710">
        <w:rPr>
          <w:lang w:eastAsia="zh-CN"/>
        </w:rPr>
        <w:t xml:space="preserve"> </w:t>
      </w:r>
      <w:r w:rsidR="0057579E">
        <w:rPr>
          <w:rFonts w:hint="eastAsia"/>
          <w:lang w:eastAsia="zh-CN"/>
        </w:rPr>
        <w:t xml:space="preserve">In the </w:t>
      </w:r>
      <w:r w:rsidR="00136119" w:rsidRPr="00136119">
        <w:rPr>
          <w:lang w:eastAsia="zh-CN"/>
        </w:rPr>
        <w:t>NAS security mode command flow</w:t>
      </w:r>
      <w:r w:rsidR="0057579E">
        <w:rPr>
          <w:rFonts w:hint="eastAsia"/>
          <w:lang w:eastAsia="zh-CN"/>
        </w:rPr>
        <w:t>, the</w:t>
      </w:r>
      <w:r w:rsidR="0057579E" w:rsidRPr="0057579E">
        <w:rPr>
          <w:lang w:eastAsia="zh-CN"/>
        </w:rPr>
        <w:t xml:space="preserve"> </w:t>
      </w:r>
      <w:r w:rsidR="0057579E" w:rsidRPr="00136119">
        <w:rPr>
          <w:lang w:eastAsia="zh-CN"/>
        </w:rPr>
        <w:t>DH key exchange</w:t>
      </w:r>
      <w:r w:rsidR="0057579E">
        <w:rPr>
          <w:lang w:eastAsia="zh-CN"/>
        </w:rPr>
        <w:t xml:space="preserve"> </w:t>
      </w:r>
      <w:r w:rsidR="005558A3">
        <w:rPr>
          <w:lang w:eastAsia="zh-CN"/>
        </w:rPr>
        <w:t>may be</w:t>
      </w:r>
      <w:r w:rsidR="005558A3">
        <w:rPr>
          <w:rFonts w:hint="eastAsia"/>
          <w:lang w:eastAsia="zh-CN"/>
        </w:rPr>
        <w:t xml:space="preserve"> </w:t>
      </w:r>
      <w:r w:rsidR="0057579E">
        <w:rPr>
          <w:rFonts w:hint="eastAsia"/>
          <w:lang w:eastAsia="zh-CN"/>
        </w:rPr>
        <w:t>not</w:t>
      </w:r>
      <w:r w:rsidR="00136119" w:rsidRPr="00136119">
        <w:rPr>
          <w:lang w:eastAsia="zh-CN"/>
        </w:rPr>
        <w:t xml:space="preserve"> perform</w:t>
      </w:r>
      <w:r w:rsidR="0057579E">
        <w:rPr>
          <w:rFonts w:hint="eastAsia"/>
          <w:lang w:eastAsia="zh-CN"/>
        </w:rPr>
        <w:t>ed</w:t>
      </w:r>
      <w:r w:rsidR="005558A3">
        <w:rPr>
          <w:lang w:eastAsia="zh-CN"/>
        </w:rPr>
        <w:t xml:space="preserve"> if a </w:t>
      </w:r>
      <w:r w:rsidR="005558A3" w:rsidRPr="00136119">
        <w:rPr>
          <w:lang w:eastAsia="zh-CN"/>
        </w:rPr>
        <w:t>K</w:t>
      </w:r>
      <w:r w:rsidR="005558A3" w:rsidRPr="00982BA5">
        <w:rPr>
          <w:vertAlign w:val="subscript"/>
          <w:lang w:eastAsia="zh-CN"/>
        </w:rPr>
        <w:t>DH</w:t>
      </w:r>
      <w:r w:rsidR="005558A3">
        <w:rPr>
          <w:lang w:eastAsia="zh-CN"/>
        </w:rPr>
        <w:t xml:space="preserve"> exists</w:t>
      </w:r>
      <w:r w:rsidR="0057579E">
        <w:rPr>
          <w:lang w:eastAsia="zh-CN"/>
        </w:rPr>
        <w:t xml:space="preserve">. </w:t>
      </w:r>
      <w:r w:rsidR="00D27B52">
        <w:rPr>
          <w:lang w:eastAsia="zh-CN"/>
        </w:rPr>
        <w:t>The key K</w:t>
      </w:r>
      <w:r w:rsidR="00D27B52" w:rsidRPr="00295E26">
        <w:rPr>
          <w:rFonts w:hint="eastAsia"/>
          <w:vertAlign w:val="subscript"/>
          <w:lang w:eastAsia="zh-CN"/>
        </w:rPr>
        <w:t>AMF</w:t>
      </w:r>
      <w:r w:rsidR="00D27B52">
        <w:rPr>
          <w:lang w:eastAsia="zh-CN"/>
        </w:rPr>
        <w:t>’ is derived from the</w:t>
      </w:r>
      <w:r w:rsidR="00222E2F">
        <w:rPr>
          <w:lang w:eastAsia="zh-CN"/>
        </w:rPr>
        <w:t xml:space="preserve"> key </w:t>
      </w:r>
      <w:r w:rsidR="00521F97">
        <w:rPr>
          <w:lang w:eastAsia="zh-CN"/>
        </w:rPr>
        <w:t>K</w:t>
      </w:r>
      <w:r w:rsidR="00521F97" w:rsidRPr="00295E26">
        <w:rPr>
          <w:vertAlign w:val="subscript"/>
          <w:lang w:eastAsia="zh-CN"/>
        </w:rPr>
        <w:t>AMF</w:t>
      </w:r>
      <w:r w:rsidR="00222E2F">
        <w:rPr>
          <w:lang w:eastAsia="zh-CN"/>
        </w:rPr>
        <w:t xml:space="preserve"> </w:t>
      </w:r>
      <w:r w:rsidR="00136119" w:rsidRPr="00136119">
        <w:rPr>
          <w:lang w:eastAsia="zh-CN"/>
        </w:rPr>
        <w:t>and the previously generated shared key K</w:t>
      </w:r>
      <w:r w:rsidR="00136119" w:rsidRPr="00982BA5">
        <w:rPr>
          <w:vertAlign w:val="subscript"/>
          <w:lang w:eastAsia="zh-CN"/>
        </w:rPr>
        <w:t>DH</w:t>
      </w:r>
      <w:r w:rsidR="00136119" w:rsidRPr="00136119">
        <w:rPr>
          <w:lang w:eastAsia="zh-CN"/>
        </w:rPr>
        <w:t xml:space="preserve"> between the UE and the AMF.</w:t>
      </w:r>
      <w:r w:rsidR="00222E2F">
        <w:rPr>
          <w:lang w:eastAsia="zh-CN"/>
        </w:rPr>
        <w:t xml:space="preserve"> The reason to define this mode is that s</w:t>
      </w:r>
      <w:r w:rsidR="00222E2F" w:rsidRPr="00222E2F">
        <w:rPr>
          <w:lang w:eastAsia="zh-CN"/>
        </w:rPr>
        <w:t>ome IoT devices are able to carry out the DH key exchange but it cannot afford the DH key exchange for each authentication run as they might be required a long time working cycle (e.g. 10 years) with the limited battery capability.</w:t>
      </w:r>
    </w:p>
    <w:p w:rsidR="00F71710" w:rsidRPr="00EB0DEB" w:rsidRDefault="00083BDD" w:rsidP="00982BA5">
      <w:pPr>
        <w:pStyle w:val="af0"/>
        <w:numPr>
          <w:ilvl w:val="0"/>
          <w:numId w:val="21"/>
        </w:numPr>
        <w:ind w:firstLineChars="0"/>
        <w:jc w:val="both"/>
        <w:rPr>
          <w:lang w:eastAsia="zh-CN"/>
        </w:rPr>
      </w:pPr>
      <w:r>
        <w:rPr>
          <w:rFonts w:hint="eastAsia"/>
          <w:b/>
          <w:lang w:eastAsia="zh-CN"/>
        </w:rPr>
        <w:t>DH usage mode</w:t>
      </w:r>
      <w:r w:rsidR="006A3FA9" w:rsidRPr="002D7D8D">
        <w:rPr>
          <w:rFonts w:hint="eastAsia"/>
          <w:b/>
          <w:lang w:eastAsia="zh-CN"/>
        </w:rPr>
        <w:t xml:space="preserve"> </w:t>
      </w:r>
      <w:r w:rsidR="00683C00">
        <w:rPr>
          <w:b/>
          <w:lang w:eastAsia="zh-CN"/>
        </w:rPr>
        <w:t>III</w:t>
      </w:r>
      <w:r w:rsidR="006A3FA9">
        <w:rPr>
          <w:rFonts w:hint="eastAsia"/>
          <w:lang w:eastAsia="zh-CN"/>
        </w:rPr>
        <w:t xml:space="preserve">: </w:t>
      </w:r>
      <w:r w:rsidR="0057579E" w:rsidRPr="0057579E">
        <w:rPr>
          <w:lang w:eastAsia="zh-CN"/>
        </w:rPr>
        <w:t>No</w:t>
      </w:r>
      <w:r w:rsidR="0057579E">
        <w:rPr>
          <w:rFonts w:hint="eastAsia"/>
          <w:lang w:eastAsia="zh-CN"/>
        </w:rPr>
        <w:t xml:space="preserve"> application of the</w:t>
      </w:r>
      <w:r w:rsidR="0057579E" w:rsidRPr="0057579E">
        <w:rPr>
          <w:lang w:eastAsia="zh-CN"/>
        </w:rPr>
        <w:t xml:space="preserve"> shared key K</w:t>
      </w:r>
      <w:r w:rsidR="0057579E" w:rsidRPr="00982BA5">
        <w:rPr>
          <w:vertAlign w:val="subscript"/>
          <w:lang w:eastAsia="zh-CN"/>
        </w:rPr>
        <w:t>DH</w:t>
      </w:r>
      <w:r w:rsidR="0057579E" w:rsidRPr="0057579E">
        <w:rPr>
          <w:lang w:eastAsia="zh-CN"/>
        </w:rPr>
        <w:t xml:space="preserve">. </w:t>
      </w:r>
      <w:r w:rsidR="006A3FA9">
        <w:rPr>
          <w:rFonts w:hint="eastAsia"/>
          <w:lang w:eastAsia="zh-CN"/>
        </w:rPr>
        <w:t xml:space="preserve">In the </w:t>
      </w:r>
      <w:r w:rsidR="0057579E" w:rsidRPr="0057579E">
        <w:rPr>
          <w:lang w:eastAsia="zh-CN"/>
        </w:rPr>
        <w:t>NAS security mode command flow</w:t>
      </w:r>
      <w:r w:rsidR="006A3FA9">
        <w:rPr>
          <w:rFonts w:hint="eastAsia"/>
          <w:lang w:eastAsia="zh-CN"/>
        </w:rPr>
        <w:t>, the</w:t>
      </w:r>
      <w:r w:rsidR="006A3FA9" w:rsidRPr="0057579E">
        <w:rPr>
          <w:lang w:eastAsia="zh-CN"/>
        </w:rPr>
        <w:t xml:space="preserve"> </w:t>
      </w:r>
      <w:r w:rsidR="006A3FA9" w:rsidRPr="00136119">
        <w:rPr>
          <w:lang w:eastAsia="zh-CN"/>
        </w:rPr>
        <w:t>DH key exchange</w:t>
      </w:r>
      <w:r w:rsidR="006A3FA9">
        <w:rPr>
          <w:lang w:eastAsia="zh-CN"/>
        </w:rPr>
        <w:t xml:space="preserve"> </w:t>
      </w:r>
      <w:r w:rsidR="006A3FA9">
        <w:rPr>
          <w:rFonts w:hint="eastAsia"/>
          <w:lang w:eastAsia="zh-CN"/>
        </w:rPr>
        <w:t>is not</w:t>
      </w:r>
      <w:r w:rsidR="006A3FA9" w:rsidRPr="00136119">
        <w:rPr>
          <w:lang w:eastAsia="zh-CN"/>
        </w:rPr>
        <w:t xml:space="preserve"> perform</w:t>
      </w:r>
      <w:r w:rsidR="006A3FA9">
        <w:rPr>
          <w:rFonts w:hint="eastAsia"/>
          <w:lang w:eastAsia="zh-CN"/>
        </w:rPr>
        <w:t>ed.</w:t>
      </w:r>
      <w:r w:rsidR="00222E2F">
        <w:rPr>
          <w:lang w:eastAsia="zh-CN"/>
        </w:rPr>
        <w:t xml:space="preserve"> T</w:t>
      </w:r>
      <w:r w:rsidR="008E6B95">
        <w:rPr>
          <w:lang w:eastAsia="zh-CN"/>
        </w:rPr>
        <w:t>he</w:t>
      </w:r>
      <w:r w:rsidR="006A3FA9">
        <w:rPr>
          <w:lang w:eastAsia="zh-CN"/>
        </w:rPr>
        <w:t xml:space="preserve"> </w:t>
      </w:r>
      <w:r w:rsidR="00D27B52">
        <w:rPr>
          <w:lang w:eastAsia="zh-CN"/>
        </w:rPr>
        <w:t>key K</w:t>
      </w:r>
      <w:r w:rsidR="00D27B52" w:rsidRPr="00295E26">
        <w:rPr>
          <w:vertAlign w:val="subscript"/>
          <w:lang w:eastAsia="zh-CN"/>
        </w:rPr>
        <w:t>AMF</w:t>
      </w:r>
      <w:r w:rsidR="006A3FA9" w:rsidRPr="00295E26">
        <w:rPr>
          <w:vertAlign w:val="subscript"/>
          <w:lang w:eastAsia="zh-CN"/>
        </w:rPr>
        <w:t xml:space="preserve"> </w:t>
      </w:r>
      <w:r w:rsidR="00222E2F">
        <w:rPr>
          <w:lang w:eastAsia="zh-CN"/>
        </w:rPr>
        <w:t>keeps unchanged</w:t>
      </w:r>
      <w:r w:rsidR="006A3FA9">
        <w:rPr>
          <w:lang w:eastAsia="zh-CN"/>
        </w:rPr>
        <w:t>. The security of this mode</w:t>
      </w:r>
      <w:r w:rsidR="006A3FA9">
        <w:rPr>
          <w:rFonts w:hint="eastAsia"/>
          <w:lang w:eastAsia="zh-CN"/>
        </w:rPr>
        <w:t xml:space="preserve"> </w:t>
      </w:r>
      <w:r w:rsidR="0057579E" w:rsidRPr="0057579E">
        <w:rPr>
          <w:lang w:eastAsia="zh-CN"/>
        </w:rPr>
        <w:t>is the same as that of LTE.</w:t>
      </w:r>
      <w:r w:rsidR="00222E2F">
        <w:rPr>
          <w:lang w:eastAsia="zh-CN"/>
        </w:rPr>
        <w:t xml:space="preserve">  There are two reasons for this. First, </w:t>
      </w:r>
      <w:r w:rsidR="00222E2F" w:rsidRPr="00222E2F">
        <w:rPr>
          <w:lang w:eastAsia="zh-CN"/>
        </w:rPr>
        <w:t>some users are security insensitive, and they don’t care whether their communications are eavesdropped or not; second some IoT devices are unable to perform the DH key exchange due to the constrained resource</w:t>
      </w:r>
      <w:r w:rsidR="00521F97">
        <w:rPr>
          <w:rFonts w:hint="eastAsia"/>
          <w:lang w:eastAsia="zh-CN"/>
        </w:rPr>
        <w:t>s</w:t>
      </w:r>
      <w:r w:rsidR="00222E2F" w:rsidRPr="00222E2F">
        <w:rPr>
          <w:lang w:eastAsia="zh-CN"/>
        </w:rPr>
        <w:t>.</w:t>
      </w:r>
    </w:p>
    <w:p w:rsidR="00F71710" w:rsidRPr="00EB0DEB" w:rsidRDefault="00B902A6" w:rsidP="00982BA5">
      <w:pPr>
        <w:jc w:val="both"/>
      </w:pPr>
      <w:r>
        <w:rPr>
          <w:lang w:val="en-US" w:eastAsia="zh-CN"/>
        </w:rPr>
        <w:t>DH capability identifier is defined to indicate the DH usage mode and DH parameter used. It serves as a complementary to the UE security capabil</w:t>
      </w:r>
      <w:r w:rsidR="003E1017">
        <w:rPr>
          <w:lang w:val="en-US" w:eastAsia="zh-CN"/>
        </w:rPr>
        <w:t>ities</w:t>
      </w:r>
      <w:r>
        <w:rPr>
          <w:lang w:val="en-US" w:eastAsia="zh-CN"/>
        </w:rPr>
        <w:t xml:space="preserve">. </w:t>
      </w:r>
      <w:r w:rsidR="00F71710">
        <w:rPr>
          <w:lang w:val="en-US" w:eastAsia="zh-CN"/>
        </w:rPr>
        <w:t>The size of DH capability identifier is one octet. Its</w:t>
      </w:r>
      <w:r w:rsidR="00F71710" w:rsidRPr="00174DF5">
        <w:rPr>
          <w:lang w:val="en-US" w:eastAsia="zh-CN"/>
        </w:rPr>
        <w:t xml:space="preserve"> most significant 4 </w:t>
      </w:r>
      <w:r w:rsidR="00F71710">
        <w:rPr>
          <w:lang w:val="en-US" w:eastAsia="zh-CN"/>
        </w:rPr>
        <w:t xml:space="preserve">bits is used to represent the DH usage mode: 0 for the DH usage mode I, 1 for DH usage mode II, and 2 for DH usage mode III. </w:t>
      </w:r>
      <w:r w:rsidR="00F71710" w:rsidRPr="00174DF5">
        <w:rPr>
          <w:lang w:val="en-US" w:eastAsia="zh-CN"/>
        </w:rPr>
        <w:t xml:space="preserve"> Other values are reserved for future usage. If the most significant 4 bits are zeroes, the least significant 4 bits shall be coded with the following values: 0 for NIST P-384, 1 for brainpool384, 2 for M-383, 3 for Curve41417, 4 for NIST P-256, 5 for brainpool256, 6 for Curve25519. Other values are reserved for future usage.</w:t>
      </w:r>
    </w:p>
    <w:p w:rsidR="006A3FA9" w:rsidRDefault="00706506" w:rsidP="00982BA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UE informs AMF of the </w:t>
      </w:r>
      <w:r w:rsidR="00083BDD">
        <w:rPr>
          <w:lang w:val="en-US" w:eastAsia="zh-CN"/>
        </w:rPr>
        <w:t>DH usage mode</w:t>
      </w:r>
      <w:r>
        <w:rPr>
          <w:lang w:val="en-US" w:eastAsia="zh-CN"/>
        </w:rPr>
        <w:t>s that it supports by</w:t>
      </w:r>
      <w:r w:rsidR="00222E2F">
        <w:rPr>
          <w:lang w:val="en-US" w:eastAsia="zh-CN"/>
        </w:rPr>
        <w:t xml:space="preserve"> using the DH </w:t>
      </w:r>
      <w:r w:rsidR="00174DF5">
        <w:rPr>
          <w:lang w:val="en-US" w:eastAsia="zh-CN"/>
        </w:rPr>
        <w:t>capability identifier</w:t>
      </w:r>
      <w:r w:rsidR="00E20FAD">
        <w:rPr>
          <w:lang w:val="en-US" w:eastAsia="zh-CN"/>
        </w:rPr>
        <w:t>s in the registration request message</w:t>
      </w:r>
      <w:r w:rsidR="003E1017">
        <w:rPr>
          <w:lang w:val="en-US" w:eastAsia="zh-CN"/>
        </w:rPr>
        <w:t>, which contains UE security capbilities</w:t>
      </w:r>
      <w:r>
        <w:rPr>
          <w:lang w:val="en-US" w:eastAsia="zh-CN"/>
        </w:rPr>
        <w:t xml:space="preserve">. </w:t>
      </w:r>
      <w:r w:rsidR="00E93127" w:rsidRPr="00E93127">
        <w:rPr>
          <w:lang w:val="en-US" w:eastAsia="zh-CN"/>
        </w:rPr>
        <w:t xml:space="preserve">AMF determines which mode to </w:t>
      </w:r>
      <w:r w:rsidR="00E93127">
        <w:rPr>
          <w:lang w:val="en-US" w:eastAsia="zh-CN"/>
        </w:rPr>
        <w:t xml:space="preserve">be </w:t>
      </w:r>
      <w:r w:rsidR="00E93127" w:rsidRPr="00E93127">
        <w:rPr>
          <w:lang w:val="en-US" w:eastAsia="zh-CN"/>
        </w:rPr>
        <w:t>use</w:t>
      </w:r>
      <w:r w:rsidR="00E93127">
        <w:rPr>
          <w:lang w:val="en-US" w:eastAsia="zh-CN"/>
        </w:rPr>
        <w:t>d</w:t>
      </w:r>
      <w:r w:rsidR="00E93127" w:rsidRPr="00E93127">
        <w:rPr>
          <w:lang w:val="en-US" w:eastAsia="zh-CN"/>
        </w:rPr>
        <w:t xml:space="preserve"> </w:t>
      </w:r>
      <w:r w:rsidR="000271C6">
        <w:rPr>
          <w:lang w:val="en-US" w:eastAsia="zh-CN"/>
        </w:rPr>
        <w:t>according to</w:t>
      </w:r>
      <w:r>
        <w:rPr>
          <w:lang w:val="en-US" w:eastAsia="zh-CN"/>
        </w:rPr>
        <w:t xml:space="preserve"> the user's </w:t>
      </w:r>
      <w:r w:rsidR="000271C6">
        <w:rPr>
          <w:lang w:val="en-US" w:eastAsia="zh-CN"/>
        </w:rPr>
        <w:t>DH capabilities</w:t>
      </w:r>
      <w:r w:rsidR="00E93127" w:rsidRPr="00E93127">
        <w:rPr>
          <w:lang w:val="en-US" w:eastAsia="zh-CN"/>
        </w:rPr>
        <w:t xml:space="preserve"> </w:t>
      </w:r>
      <w:r w:rsidR="00174DF5">
        <w:rPr>
          <w:lang w:val="en-US" w:eastAsia="zh-CN"/>
        </w:rPr>
        <w:t xml:space="preserve">in the identifier </w:t>
      </w:r>
      <w:r w:rsidR="00E93127" w:rsidRPr="00E93127">
        <w:rPr>
          <w:lang w:val="en-US" w:eastAsia="zh-CN"/>
        </w:rPr>
        <w:t>and whether there is a shared key</w:t>
      </w:r>
      <w:r w:rsidR="00E93127">
        <w:rPr>
          <w:lang w:val="en-US" w:eastAsia="zh-CN"/>
        </w:rPr>
        <w:t xml:space="preserve"> K</w:t>
      </w:r>
      <w:r w:rsidR="00E93127" w:rsidRPr="00982BA5">
        <w:rPr>
          <w:vertAlign w:val="subscript"/>
          <w:lang w:val="en-US" w:eastAsia="zh-CN"/>
        </w:rPr>
        <w:t>DH</w:t>
      </w:r>
      <w:r w:rsidR="00E93127" w:rsidRPr="00E93127">
        <w:rPr>
          <w:lang w:val="en-US" w:eastAsia="zh-CN"/>
        </w:rPr>
        <w:t xml:space="preserve"> between the UE and the AMF. T</w:t>
      </w:r>
      <w:r w:rsidR="00CB1E42">
        <w:rPr>
          <w:lang w:val="en-US" w:eastAsia="zh-CN"/>
        </w:rPr>
        <w:t xml:space="preserve">he local policy of the </w:t>
      </w:r>
      <w:r w:rsidR="00CB1E42">
        <w:rPr>
          <w:rFonts w:hint="eastAsia"/>
          <w:lang w:val="en-US" w:eastAsia="zh-CN"/>
        </w:rPr>
        <w:t>MNO</w:t>
      </w:r>
      <w:r w:rsidR="00E93127" w:rsidRPr="00E93127">
        <w:rPr>
          <w:lang w:val="en-US" w:eastAsia="zh-CN"/>
        </w:rPr>
        <w:t xml:space="preserve"> can also</w:t>
      </w:r>
      <w:r w:rsidR="008E6B95">
        <w:rPr>
          <w:lang w:val="en-US" w:eastAsia="zh-CN"/>
        </w:rPr>
        <w:t xml:space="preserve"> be used to determine which mode should be applied</w:t>
      </w:r>
      <w:r w:rsidR="00E93127">
        <w:rPr>
          <w:lang w:val="en-US" w:eastAsia="zh-CN"/>
        </w:rPr>
        <w:t>. AMF indicates the deployed</w:t>
      </w:r>
      <w:r w:rsidR="00E93127" w:rsidRPr="00E93127">
        <w:rPr>
          <w:lang w:val="en-US" w:eastAsia="zh-CN"/>
        </w:rPr>
        <w:t xml:space="preserve"> </w:t>
      </w:r>
      <w:r w:rsidR="00083BDD">
        <w:rPr>
          <w:lang w:val="en-US" w:eastAsia="zh-CN"/>
        </w:rPr>
        <w:t>DH usage mode</w:t>
      </w:r>
      <w:r w:rsidR="00E93127" w:rsidRPr="00E93127">
        <w:rPr>
          <w:lang w:val="en-US" w:eastAsia="zh-CN"/>
        </w:rPr>
        <w:t xml:space="preserve"> in the message to the UE</w:t>
      </w:r>
      <w:r w:rsidR="00982BA5">
        <w:rPr>
          <w:lang w:val="en-US" w:eastAsia="zh-CN"/>
        </w:rPr>
        <w:t xml:space="preserve"> </w:t>
      </w:r>
      <w:r w:rsidR="000271C6">
        <w:rPr>
          <w:lang w:val="en-US" w:eastAsia="zh-CN"/>
        </w:rPr>
        <w:t>by using the DH</w:t>
      </w:r>
      <w:r w:rsidR="00174DF5">
        <w:rPr>
          <w:lang w:val="en-US" w:eastAsia="zh-CN"/>
        </w:rPr>
        <w:t xml:space="preserve"> capability identifier</w:t>
      </w:r>
      <w:r w:rsidR="00E93127" w:rsidRPr="00E93127">
        <w:rPr>
          <w:lang w:val="en-US" w:eastAsia="zh-CN"/>
        </w:rPr>
        <w:t>, and the UE performs the corresponding action</w:t>
      </w:r>
      <w:r w:rsidR="000271C6">
        <w:rPr>
          <w:lang w:val="en-US" w:eastAsia="zh-CN"/>
        </w:rPr>
        <w:t xml:space="preserve"> according to the indicated DH capability</w:t>
      </w:r>
      <w:r w:rsidR="00E93127" w:rsidRPr="00E93127">
        <w:rPr>
          <w:lang w:val="en-US" w:eastAsia="zh-CN"/>
        </w:rPr>
        <w:t>. Message</w:t>
      </w:r>
      <w:r>
        <w:rPr>
          <w:lang w:val="en-US" w:eastAsia="zh-CN"/>
        </w:rPr>
        <w:t>s</w:t>
      </w:r>
      <w:r w:rsidR="00E93127" w:rsidRPr="00E93127">
        <w:rPr>
          <w:lang w:val="en-US" w:eastAsia="zh-CN"/>
        </w:rPr>
        <w:t xml:space="preserve"> exchange </w:t>
      </w:r>
      <w:r>
        <w:rPr>
          <w:lang w:val="en-US" w:eastAsia="zh-CN"/>
        </w:rPr>
        <w:t>between AMF and UE are</w:t>
      </w:r>
      <w:r w:rsidR="00E93127" w:rsidRPr="00E93127">
        <w:rPr>
          <w:lang w:val="en-US" w:eastAsia="zh-CN"/>
        </w:rPr>
        <w:t xml:space="preserve"> integrity protected.</w:t>
      </w:r>
    </w:p>
    <w:p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:rsidR="00A23B33" w:rsidRDefault="00A23B33">
      <w:r w:rsidRPr="00A23B33">
        <w:t xml:space="preserve">After the two-way authentication between the </w:t>
      </w:r>
      <w:r>
        <w:t xml:space="preserve">UE and the AMF is completed, </w:t>
      </w:r>
      <w:r w:rsidRPr="00A23B33">
        <w:t xml:space="preserve">the </w:t>
      </w:r>
      <w:r w:rsidR="00D27B52">
        <w:t>key K</w:t>
      </w:r>
      <w:r w:rsidR="00D27B52" w:rsidRPr="00295E26">
        <w:rPr>
          <w:vertAlign w:val="subscript"/>
        </w:rPr>
        <w:t>AMF</w:t>
      </w:r>
      <w:r w:rsidRPr="00295E26">
        <w:rPr>
          <w:vertAlign w:val="subscript"/>
        </w:rPr>
        <w:t xml:space="preserve"> </w:t>
      </w:r>
      <w:r>
        <w:t>is generated. T</w:t>
      </w:r>
      <w:r w:rsidRPr="00A23B33">
        <w:t>h</w:t>
      </w:r>
      <w:r>
        <w:t>e NAS security mode command procedure</w:t>
      </w:r>
      <w:r w:rsidRPr="00A23B33">
        <w:t xml:space="preserve"> is initiated by the AMF. The process consists of a pair of round trip messages between the AMF and the UE. The AMF sends a NAS security mode command</w:t>
      </w:r>
      <w:r>
        <w:t xml:space="preserve"> message</w:t>
      </w:r>
      <w:r w:rsidRPr="00A23B33">
        <w:t xml:space="preserve"> to the UE. The UE respond</w:t>
      </w:r>
      <w:r>
        <w:t xml:space="preserve">s with the </w:t>
      </w:r>
      <w:r w:rsidRPr="00A23B33">
        <w:t>NAS security mode</w:t>
      </w:r>
      <w:r>
        <w:t xml:space="preserve"> complete message, as shown in the figure </w:t>
      </w:r>
      <w:r w:rsidRPr="00A23B33">
        <w:t>below.</w:t>
      </w:r>
    </w:p>
    <w:p w:rsidR="00A23B33" w:rsidRDefault="00530088" w:rsidP="00893DBF">
      <w:pPr>
        <w:jc w:val="center"/>
      </w:pPr>
      <w:r>
        <w:object w:dxaOrig="11951" w:dyaOrig="9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309.75pt" o:ole="">
            <v:imagedata r:id="rId8" o:title=""/>
          </v:shape>
          <o:OLEObject Type="Embed" ProgID="Visio.Drawing.11" ShapeID="_x0000_i1025" DrawAspect="Content" ObjectID="_1577547407" r:id="rId9"/>
        </w:object>
      </w:r>
    </w:p>
    <w:p w:rsidR="00A23B33" w:rsidRDefault="00893DBF">
      <w:r>
        <w:t xml:space="preserve">                                                       Figure 1:</w:t>
      </w:r>
      <w:r w:rsidRPr="00893DBF">
        <w:t xml:space="preserve"> NAS Security Mode Command procedure</w:t>
      </w:r>
    </w:p>
    <w:p w:rsidR="00166916" w:rsidRDefault="00A23B33" w:rsidP="00EB0DEB">
      <w:pPr>
        <w:jc w:val="both"/>
      </w:pPr>
      <w:r>
        <w:t>The detai</w:t>
      </w:r>
      <w:r w:rsidR="00893DBF">
        <w:t>led steps of the proposal are as follows:</w:t>
      </w:r>
    </w:p>
    <w:p w:rsidR="00893DBF" w:rsidRDefault="00893DBF" w:rsidP="00EB0DEB">
      <w:pPr>
        <w:ind w:left="566" w:hangingChars="283" w:hanging="566"/>
        <w:jc w:val="both"/>
      </w:pPr>
      <w:r>
        <w:t xml:space="preserve">1a. </w:t>
      </w:r>
      <w:r>
        <w:tab/>
      </w:r>
      <w:r w:rsidRPr="00893DBF">
        <w:t>AMF initiates integrity protection, that is</w:t>
      </w:r>
      <w:r w:rsidR="00274D46">
        <w:t xml:space="preserve">, it prepares to use the </w:t>
      </w:r>
      <w:r w:rsidR="00D27B52">
        <w:t>key K</w:t>
      </w:r>
      <w:r w:rsidR="00D27B52" w:rsidRPr="00295E26">
        <w:rPr>
          <w:vertAlign w:val="subscript"/>
        </w:rPr>
        <w:t>AMF</w:t>
      </w:r>
      <w:r w:rsidRPr="00893DBF">
        <w:t xml:space="preserve"> to perform integrity protection on the security mode command message to be sent to the UE.</w:t>
      </w:r>
    </w:p>
    <w:p w:rsidR="00893DBF" w:rsidRDefault="00893DBF" w:rsidP="00EB0DEB">
      <w:pPr>
        <w:ind w:left="566" w:hangingChars="283" w:hanging="566"/>
        <w:jc w:val="both"/>
      </w:pPr>
      <w:r>
        <w:t>1b.</w:t>
      </w:r>
      <w:r>
        <w:tab/>
      </w:r>
      <w:r>
        <w:tab/>
      </w:r>
      <w:r w:rsidRPr="00893DBF">
        <w:t>The AMF sends a security mode command message to the UE</w:t>
      </w:r>
      <w:r>
        <w:t xml:space="preserve">, </w:t>
      </w:r>
      <w:r w:rsidRPr="00893DBF">
        <w:t>including a next generation netwo</w:t>
      </w:r>
      <w:r w:rsidR="00274D46">
        <w:t xml:space="preserve">rk key group identifier ngKSI, </w:t>
      </w:r>
      <w:r w:rsidRPr="00893DBF">
        <w:t>securi</w:t>
      </w:r>
      <w:r w:rsidR="00274D46">
        <w:t>ty capabilitiies of the UE</w:t>
      </w:r>
      <w:r w:rsidR="00E20FAD">
        <w:t>, AMF</w:t>
      </w:r>
      <w:r>
        <w:t xml:space="preserve"> </w:t>
      </w:r>
      <w:r w:rsidRPr="00893DBF">
        <w:t>selected encryption algorithm and int</w:t>
      </w:r>
      <w:r w:rsidR="00274D46">
        <w:t xml:space="preserve">egrity algorithm, </w:t>
      </w:r>
      <w:r w:rsidR="00E20FAD">
        <w:rPr>
          <w:lang w:val="en-US" w:eastAsia="zh-CN"/>
        </w:rPr>
        <w:t>DH capability identifier</w:t>
      </w:r>
      <w:r>
        <w:t>, t</w:t>
      </w:r>
      <w:r w:rsidRPr="00893DBF">
        <w:t>he DH public key AMF</w:t>
      </w:r>
      <w:r w:rsidRPr="00893DBF">
        <w:rPr>
          <w:vertAlign w:val="subscript"/>
        </w:rPr>
        <w:t>pub</w:t>
      </w:r>
      <w:r w:rsidR="00F014D4">
        <w:t xml:space="preserve"> of the AMF if DH usage m</w:t>
      </w:r>
      <w:r w:rsidR="00BB41A0">
        <w:t xml:space="preserve">ode </w:t>
      </w:r>
      <w:r w:rsidR="00BC412C">
        <w:t>I</w:t>
      </w:r>
      <w:r w:rsidR="00E20FAD">
        <w:t xml:space="preserve"> is indicated in the </w:t>
      </w:r>
      <w:r w:rsidR="00E20FAD">
        <w:rPr>
          <w:lang w:val="en-US" w:eastAsia="zh-CN"/>
        </w:rPr>
        <w:t>DH capability identifier</w:t>
      </w:r>
      <w:r w:rsidRPr="00893DBF">
        <w:t xml:space="preserve">, </w:t>
      </w:r>
      <w:r w:rsidR="00274D46">
        <w:t xml:space="preserve">HASH value computed by </w:t>
      </w:r>
      <w:r w:rsidR="00AD47F9">
        <w:t xml:space="preserve">the </w:t>
      </w:r>
      <w:r w:rsidR="00E20FAD">
        <w:t>AMF, and</w:t>
      </w:r>
      <w:r w:rsidR="00AD47F9">
        <w:t xml:space="preserve"> the </w:t>
      </w:r>
      <w:r w:rsidRPr="00893DBF">
        <w:t>NAS-MAC1 of the message verification operation on t</w:t>
      </w:r>
      <w:r w:rsidR="00274D46">
        <w:t xml:space="preserve">he message based on the </w:t>
      </w:r>
      <w:r w:rsidR="00D27B52">
        <w:t>key KAMF</w:t>
      </w:r>
      <w:r w:rsidRPr="00893DBF">
        <w:t>.</w:t>
      </w:r>
    </w:p>
    <w:p w:rsidR="00E067CE" w:rsidRDefault="00E20FAD" w:rsidP="00EB0DEB">
      <w:pPr>
        <w:ind w:left="566" w:hangingChars="283" w:hanging="566"/>
        <w:jc w:val="both"/>
      </w:pPr>
      <w:r>
        <w:t>NOTE: If the</w:t>
      </w:r>
      <w:r w:rsidR="00683C00">
        <w:t xml:space="preserve"> </w:t>
      </w:r>
      <w:r w:rsidR="00083BDD">
        <w:t>DH usage mode</w:t>
      </w:r>
      <w:r w:rsidR="00683C00">
        <w:t xml:space="preserve"> II or </w:t>
      </w:r>
      <w:r w:rsidR="00083BDD">
        <w:t>DH usage mode</w:t>
      </w:r>
      <w:r w:rsidR="00683C00">
        <w:t xml:space="preserve"> III</w:t>
      </w:r>
      <w:r>
        <w:t xml:space="preserve"> is chosen</w:t>
      </w:r>
      <w:r w:rsidR="00BB41A0">
        <w:t>, the Security M</w:t>
      </w:r>
      <w:r w:rsidR="00E067CE" w:rsidRPr="00E067CE">
        <w:t xml:space="preserve">ode </w:t>
      </w:r>
      <w:r w:rsidR="00BB41A0">
        <w:t>C</w:t>
      </w:r>
      <w:r w:rsidR="00E067CE">
        <w:t xml:space="preserve">ommand message does not contain the </w:t>
      </w:r>
      <w:r w:rsidR="00E067CE" w:rsidRPr="00E067CE">
        <w:t>DH public key AMF</w:t>
      </w:r>
      <w:r w:rsidR="00E067CE" w:rsidRPr="00E067CE">
        <w:rPr>
          <w:vertAlign w:val="subscript"/>
        </w:rPr>
        <w:t>pub</w:t>
      </w:r>
      <w:r w:rsidR="00E067CE">
        <w:t xml:space="preserve"> of the AMF</w:t>
      </w:r>
      <w:r w:rsidR="00E067CE" w:rsidRPr="00E067CE">
        <w:t>.</w:t>
      </w:r>
    </w:p>
    <w:p w:rsidR="00F538CB" w:rsidRDefault="00F538CB" w:rsidP="00EB0DEB">
      <w:pPr>
        <w:ind w:left="566" w:hangingChars="283" w:hanging="566"/>
        <w:jc w:val="both"/>
      </w:pPr>
      <w:r>
        <w:t>2a.</w:t>
      </w:r>
      <w:r>
        <w:tab/>
      </w:r>
      <w:r w:rsidR="00BB41A0">
        <w:t>Upon receiving the Security Mode C</w:t>
      </w:r>
      <w:r>
        <w:t xml:space="preserve">ommand message, the UE verifies NAS-MAC1. If successful, </w:t>
      </w:r>
      <w:r w:rsidR="003A72AF">
        <w:rPr>
          <w:lang w:eastAsia="zh-CN"/>
        </w:rPr>
        <w:t xml:space="preserve">the new </w:t>
      </w:r>
      <w:r w:rsidR="00D27B52">
        <w:rPr>
          <w:lang w:eastAsia="zh-CN"/>
        </w:rPr>
        <w:t>key K</w:t>
      </w:r>
      <w:r w:rsidR="00D27B52" w:rsidRPr="00295E26">
        <w:rPr>
          <w:vertAlign w:val="subscript"/>
          <w:lang w:eastAsia="zh-CN"/>
        </w:rPr>
        <w:t>AMF</w:t>
      </w:r>
      <w:r w:rsidR="003A72AF">
        <w:rPr>
          <w:lang w:eastAsia="zh-CN"/>
        </w:rPr>
        <w:t>’</w:t>
      </w:r>
      <w:r>
        <w:t xml:space="preserve"> is derived according to</w:t>
      </w:r>
      <w:r w:rsidR="003A72AF">
        <w:t xml:space="preserve"> the </w:t>
      </w:r>
      <w:r w:rsidR="003A72AF">
        <w:rPr>
          <w:lang w:val="en-US" w:eastAsia="zh-CN"/>
        </w:rPr>
        <w:t>DH capability identifier</w:t>
      </w:r>
      <w:r w:rsidR="003A72AF">
        <w:t>.</w:t>
      </w:r>
    </w:p>
    <w:p w:rsidR="00F538CB" w:rsidRDefault="00F538CB" w:rsidP="00EB0DEB">
      <w:pPr>
        <w:ind w:left="566" w:hangingChars="283" w:hanging="566"/>
        <w:jc w:val="both"/>
      </w:pPr>
      <w:r>
        <w:rPr>
          <w:rFonts w:hint="eastAsia"/>
        </w:rPr>
        <w:t>    </w:t>
      </w:r>
      <w:r>
        <w:t xml:space="preserve"> </w:t>
      </w:r>
      <w:r>
        <w:tab/>
      </w:r>
      <w:r w:rsidR="00BB41A0">
        <w:t>For</w:t>
      </w:r>
      <w:r w:rsidR="00683C00">
        <w:t xml:space="preserve"> </w:t>
      </w:r>
      <w:r w:rsidR="00083BDD">
        <w:t>DH usage mode</w:t>
      </w:r>
      <w:r w:rsidR="00683C00">
        <w:t xml:space="preserve"> I</w:t>
      </w:r>
      <w:r>
        <w:t>, the UE generates a DH public-private key pair UEpub / UEpri and derives a shared key K</w:t>
      </w:r>
      <w:r w:rsidRPr="00F538CB">
        <w:rPr>
          <w:vertAlign w:val="subscript"/>
        </w:rPr>
        <w:t>DH</w:t>
      </w:r>
      <w:r>
        <w:t xml:space="preserve"> with the AMF by using its DH private key UEpri and AMF's DH public key AMFpub. For future use, the shared key K</w:t>
      </w:r>
      <w:r w:rsidRPr="00F538CB">
        <w:rPr>
          <w:vertAlign w:val="subscript"/>
        </w:rPr>
        <w:t>DH</w:t>
      </w:r>
      <w:r>
        <w:t xml:space="preserve"> is bundled with the service network ID and stored on the USIM card or in a place where the information </w:t>
      </w:r>
      <w:r w:rsidR="00B7637E">
        <w:t>cannot</w:t>
      </w:r>
      <w:r>
        <w:t xml:space="preserve"> be tampered with.</w:t>
      </w:r>
    </w:p>
    <w:p w:rsidR="00F538CB" w:rsidRDefault="00F538CB" w:rsidP="00EB0DEB">
      <w:pPr>
        <w:ind w:left="566" w:hangingChars="283" w:hanging="566"/>
        <w:jc w:val="both"/>
      </w:pPr>
      <w:r>
        <w:rPr>
          <w:rFonts w:hint="eastAsia"/>
        </w:rPr>
        <w:t> </w:t>
      </w:r>
      <w:r w:rsidR="00521F97">
        <w:tab/>
        <w:t xml:space="preserve">The </w:t>
      </w:r>
      <w:r w:rsidR="00D27B52">
        <w:t>key K</w:t>
      </w:r>
      <w:r w:rsidR="00D27B52" w:rsidRPr="00295E26">
        <w:rPr>
          <w:vertAlign w:val="subscript"/>
        </w:rPr>
        <w:t>AMF</w:t>
      </w:r>
      <w:r w:rsidR="003A72AF">
        <w:t xml:space="preserve">’ </w:t>
      </w:r>
      <w:r>
        <w:t>is calculated as follows:</w:t>
      </w:r>
    </w:p>
    <w:p w:rsidR="00F538CB" w:rsidRDefault="00521F97" w:rsidP="00EB0DEB">
      <w:pPr>
        <w:ind w:left="564" w:firstLine="2"/>
        <w:jc w:val="both"/>
      </w:pPr>
      <w:r>
        <w:t>K</w:t>
      </w:r>
      <w:r w:rsidRPr="00295E26">
        <w:rPr>
          <w:rFonts w:hint="eastAsia"/>
          <w:vertAlign w:val="subscript"/>
          <w:lang w:eastAsia="zh-CN"/>
        </w:rPr>
        <w:t>AMF</w:t>
      </w:r>
      <w:r>
        <w:t>’= HASH (K</w:t>
      </w:r>
      <w:r w:rsidRPr="00295E26">
        <w:rPr>
          <w:rFonts w:hint="eastAsia"/>
          <w:vertAlign w:val="subscript"/>
          <w:lang w:eastAsia="zh-CN"/>
        </w:rPr>
        <w:t>AMF</w:t>
      </w:r>
      <w:r w:rsidR="00F538CB">
        <w:t>, K</w:t>
      </w:r>
      <w:r w:rsidR="00F538CB" w:rsidRPr="00F538CB">
        <w:rPr>
          <w:vertAlign w:val="subscript"/>
        </w:rPr>
        <w:t>DH</w:t>
      </w:r>
      <w:r w:rsidR="00F538CB">
        <w:t>)</w:t>
      </w:r>
    </w:p>
    <w:p w:rsidR="00F538CB" w:rsidRDefault="00F538CB" w:rsidP="00EB0DEB">
      <w:pPr>
        <w:ind w:left="566" w:hangingChars="283" w:hanging="566"/>
        <w:jc w:val="both"/>
      </w:pPr>
      <w:r>
        <w:rPr>
          <w:rFonts w:hint="eastAsia"/>
        </w:rPr>
        <w:t>    </w:t>
      </w:r>
      <w:r>
        <w:tab/>
      </w:r>
      <w:r w:rsidR="00BB41A0">
        <w:t xml:space="preserve">For </w:t>
      </w:r>
      <w:r w:rsidR="00083BDD">
        <w:t>DH usage mode</w:t>
      </w:r>
      <w:r w:rsidR="00683C00">
        <w:t xml:space="preserve"> II</w:t>
      </w:r>
      <w:r>
        <w:t>, the UE reads the shared key K</w:t>
      </w:r>
      <w:r w:rsidRPr="00B91F1F">
        <w:rPr>
          <w:vertAlign w:val="subscript"/>
        </w:rPr>
        <w:t>DH</w:t>
      </w:r>
      <w:r>
        <w:t xml:space="preserve"> between the UE and the AMF from the USIM card or a storage area in which the information </w:t>
      </w:r>
      <w:r w:rsidR="00B7637E">
        <w:t>cannot</w:t>
      </w:r>
      <w:r>
        <w:t xml:space="preserve"> be </w:t>
      </w:r>
      <w:r w:rsidR="00521F97">
        <w:t>tampered with. The</w:t>
      </w:r>
      <w:r w:rsidR="003A72AF">
        <w:t xml:space="preserve"> </w:t>
      </w:r>
      <w:r w:rsidR="00D27B52">
        <w:t>key K</w:t>
      </w:r>
      <w:r w:rsidR="00D27B52" w:rsidRPr="00295E26">
        <w:rPr>
          <w:vertAlign w:val="subscript"/>
        </w:rPr>
        <w:t>AMF</w:t>
      </w:r>
      <w:r w:rsidR="003A72AF">
        <w:t>’</w:t>
      </w:r>
      <w:r>
        <w:t xml:space="preserve"> is calculated as follows:</w:t>
      </w:r>
    </w:p>
    <w:p w:rsidR="00F538CB" w:rsidRDefault="00521F97" w:rsidP="00EB0DEB">
      <w:pPr>
        <w:ind w:left="564" w:firstLine="2"/>
        <w:jc w:val="both"/>
      </w:pPr>
      <w:r>
        <w:t>K</w:t>
      </w:r>
      <w:r w:rsidRPr="00295E26">
        <w:rPr>
          <w:rFonts w:hint="eastAsia"/>
          <w:vertAlign w:val="subscript"/>
          <w:lang w:eastAsia="zh-CN"/>
        </w:rPr>
        <w:t>AMF</w:t>
      </w:r>
      <w:r>
        <w:t>’ = HASH (K</w:t>
      </w:r>
      <w:r w:rsidRPr="00295E26">
        <w:rPr>
          <w:rFonts w:hint="eastAsia"/>
          <w:vertAlign w:val="subscript"/>
          <w:lang w:eastAsia="zh-CN"/>
        </w:rPr>
        <w:t>AMF</w:t>
      </w:r>
      <w:r w:rsidR="00F538CB">
        <w:t>, K</w:t>
      </w:r>
      <w:r w:rsidR="00F538CB" w:rsidRPr="00B91F1F">
        <w:rPr>
          <w:vertAlign w:val="subscript"/>
        </w:rPr>
        <w:t>DH</w:t>
      </w:r>
      <w:r w:rsidR="00F538CB">
        <w:t>)</w:t>
      </w:r>
    </w:p>
    <w:p w:rsidR="00F538CB" w:rsidRPr="00083BDD" w:rsidRDefault="00F538CB" w:rsidP="00EB0DEB">
      <w:pPr>
        <w:ind w:left="566" w:hangingChars="283" w:hanging="566"/>
        <w:jc w:val="both"/>
        <w:rPr>
          <w:lang w:val="de-DE"/>
        </w:rPr>
      </w:pPr>
      <w:r>
        <w:rPr>
          <w:rFonts w:hint="eastAsia"/>
        </w:rPr>
        <w:t>    </w:t>
      </w:r>
      <w:r>
        <w:tab/>
      </w:r>
      <w:r w:rsidR="00BB41A0" w:rsidRPr="00083BDD">
        <w:rPr>
          <w:lang w:val="de-DE"/>
        </w:rPr>
        <w:t>For</w:t>
      </w:r>
      <w:r w:rsidR="00683C00" w:rsidRPr="00083BDD">
        <w:rPr>
          <w:lang w:val="de-DE"/>
        </w:rPr>
        <w:t xml:space="preserve"> </w:t>
      </w:r>
      <w:r w:rsidR="00083BDD" w:rsidRPr="00083BDD">
        <w:rPr>
          <w:lang w:val="de-DE"/>
        </w:rPr>
        <w:t>DH usage mode</w:t>
      </w:r>
      <w:r w:rsidR="00683C00" w:rsidRPr="00083BDD">
        <w:rPr>
          <w:lang w:val="de-DE"/>
        </w:rPr>
        <w:t xml:space="preserve"> III</w:t>
      </w:r>
      <w:r w:rsidR="003A72AF" w:rsidRPr="00083BDD">
        <w:rPr>
          <w:lang w:val="de-DE"/>
        </w:rPr>
        <w:t xml:space="preserve">: </w:t>
      </w:r>
      <w:r w:rsidRPr="00083BDD">
        <w:rPr>
          <w:lang w:val="de-DE"/>
        </w:rPr>
        <w:t xml:space="preserve"> </w:t>
      </w:r>
      <w:r w:rsidR="00521F97" w:rsidRPr="00083BDD">
        <w:rPr>
          <w:lang w:val="de-DE"/>
        </w:rPr>
        <w:t>K</w:t>
      </w:r>
      <w:r w:rsidR="00521F97" w:rsidRPr="00295E26">
        <w:rPr>
          <w:rFonts w:hint="eastAsia"/>
          <w:vertAlign w:val="subscript"/>
          <w:lang w:val="de-DE" w:eastAsia="zh-CN"/>
        </w:rPr>
        <w:t>AMF</w:t>
      </w:r>
      <w:r w:rsidR="00521F97" w:rsidRPr="00083BDD">
        <w:rPr>
          <w:lang w:val="de-DE"/>
        </w:rPr>
        <w:t>’= K</w:t>
      </w:r>
      <w:r w:rsidR="00521F97" w:rsidRPr="00295E26">
        <w:rPr>
          <w:rFonts w:hint="eastAsia"/>
          <w:vertAlign w:val="subscript"/>
          <w:lang w:val="de-DE" w:eastAsia="zh-CN"/>
        </w:rPr>
        <w:t>AMF</w:t>
      </w:r>
      <w:r w:rsidRPr="00083BDD">
        <w:rPr>
          <w:lang w:val="de-DE"/>
        </w:rPr>
        <w:t>.</w:t>
      </w:r>
    </w:p>
    <w:p w:rsidR="00F538CB" w:rsidRDefault="00F538CB" w:rsidP="00EB0DEB">
      <w:pPr>
        <w:ind w:left="567" w:hanging="1"/>
        <w:jc w:val="both"/>
      </w:pPr>
      <w:r>
        <w:lastRenderedPageBreak/>
        <w:t>The key</w:t>
      </w:r>
      <w:r w:rsidR="00BB41A0">
        <w:t>s of the NAS layer and the AS</w:t>
      </w:r>
      <w:r w:rsidR="006B150F">
        <w:t xml:space="preserve"> layer</w:t>
      </w:r>
      <w:r w:rsidR="00BB41A0">
        <w:t xml:space="preserve"> are </w:t>
      </w:r>
      <w:r w:rsidR="00274D46">
        <w:t>derived</w:t>
      </w:r>
      <w:r w:rsidR="00417849">
        <w:t xml:space="preserve"> based on the key </w:t>
      </w:r>
      <w:r w:rsidR="00521F97">
        <w:t>K</w:t>
      </w:r>
      <w:r w:rsidR="00521F97" w:rsidRPr="00295E26">
        <w:rPr>
          <w:vertAlign w:val="subscript"/>
        </w:rPr>
        <w:t>AMF</w:t>
      </w:r>
      <w:r w:rsidR="00417849">
        <w:t>’</w:t>
      </w:r>
      <w:r w:rsidR="00BB41A0">
        <w:t xml:space="preserve">. After that </w:t>
      </w:r>
      <w:r>
        <w:t>the uplink</w:t>
      </w:r>
      <w:r w:rsidR="00BB41A0">
        <w:t xml:space="preserve"> dec</w:t>
      </w:r>
      <w:r w:rsidR="00B7637E">
        <w:t>r</w:t>
      </w:r>
      <w:r w:rsidR="00BB41A0">
        <w:t>yption and downlink en</w:t>
      </w:r>
      <w:r>
        <w:t>cryption of the NAS signaling message</w:t>
      </w:r>
      <w:r w:rsidR="00BB41A0">
        <w:t xml:space="preserve">, as well as </w:t>
      </w:r>
      <w:r>
        <w:t xml:space="preserve">the </w:t>
      </w:r>
      <w:r w:rsidR="00BB41A0">
        <w:t>integrity protection start</w:t>
      </w:r>
      <w:r>
        <w:t>.</w:t>
      </w:r>
    </w:p>
    <w:p w:rsidR="00B91F1F" w:rsidRPr="00BB41A0" w:rsidRDefault="00BB41A0" w:rsidP="00EB0DEB">
      <w:pPr>
        <w:ind w:left="564" w:firstLine="2"/>
        <w:jc w:val="both"/>
      </w:pPr>
      <w:r>
        <w:t xml:space="preserve">If the UE fails to </w:t>
      </w:r>
      <w:r w:rsidR="00B7637E">
        <w:t>verify</w:t>
      </w:r>
      <w:r w:rsidR="00F538CB">
        <w:t xml:space="preserve"> NAS-MAC1, the connection is terminated.</w:t>
      </w:r>
    </w:p>
    <w:p w:rsidR="00B91F1F" w:rsidRDefault="00B91F1F" w:rsidP="00EB0DEB">
      <w:pPr>
        <w:ind w:left="564" w:hanging="564"/>
        <w:jc w:val="both"/>
      </w:pPr>
      <w:r>
        <w:t>2b.</w:t>
      </w:r>
      <w:r>
        <w:tab/>
        <w:t>UE responds to the AMF with the NAS Security Mode Complete message, which includes a registration request message of the UE, a DH public key UE</w:t>
      </w:r>
      <w:r w:rsidRPr="00274D46">
        <w:rPr>
          <w:vertAlign w:val="subscript"/>
        </w:rPr>
        <w:t>pub</w:t>
      </w:r>
      <w:r w:rsidR="00417849">
        <w:t xml:space="preserve"> of the UE if </w:t>
      </w:r>
      <w:r w:rsidR="00F014D4">
        <w:t>DH usage m</w:t>
      </w:r>
      <w:r w:rsidR="00BC412C">
        <w:t>ode I</w:t>
      </w:r>
      <w:r w:rsidR="00417849">
        <w:t xml:space="preserve"> is chosen</w:t>
      </w:r>
      <w:r>
        <w:t>, and NAS-</w:t>
      </w:r>
      <w:r w:rsidR="00274D46">
        <w:t>MAC2 of the</w:t>
      </w:r>
      <w:r>
        <w:t xml:space="preserve"> message verification operation on the mes</w:t>
      </w:r>
      <w:r w:rsidR="00417849">
        <w:t xml:space="preserve">sage based on the key </w:t>
      </w:r>
      <w:r w:rsidR="00521F97">
        <w:t>K</w:t>
      </w:r>
      <w:r w:rsidR="00521F97" w:rsidRPr="00295E26">
        <w:rPr>
          <w:vertAlign w:val="subscript"/>
        </w:rPr>
        <w:t>AMF</w:t>
      </w:r>
      <w:r w:rsidR="00417849">
        <w:t>’.</w:t>
      </w:r>
    </w:p>
    <w:p w:rsidR="00B91F1F" w:rsidRDefault="00B91F1F" w:rsidP="00EB0DEB">
      <w:pPr>
        <w:ind w:left="566" w:hangingChars="283" w:hanging="566"/>
        <w:jc w:val="both"/>
      </w:pPr>
      <w:r>
        <w:t xml:space="preserve">3. </w:t>
      </w:r>
      <w:r>
        <w:tab/>
        <w:t xml:space="preserve">After receiving the NAS Security Mode Complete message, like the UE, the AMF calculates the </w:t>
      </w:r>
      <w:r w:rsidR="00417849">
        <w:t xml:space="preserve">key </w:t>
      </w:r>
      <w:r w:rsidR="00521F97">
        <w:t>K</w:t>
      </w:r>
      <w:r w:rsidR="00521F97" w:rsidRPr="00295E26">
        <w:rPr>
          <w:vertAlign w:val="subscript"/>
        </w:rPr>
        <w:t>AMF</w:t>
      </w:r>
      <w:r w:rsidR="00417849">
        <w:t>’</w:t>
      </w:r>
      <w:r>
        <w:t>. The AMF uses th</w:t>
      </w:r>
      <w:r w:rsidR="00274D46">
        <w:t>e</w:t>
      </w:r>
      <w:r w:rsidR="00417849">
        <w:t xml:space="preserve"> key </w:t>
      </w:r>
      <w:r w:rsidR="00521F97">
        <w:t>K</w:t>
      </w:r>
      <w:r w:rsidR="00521F97" w:rsidRPr="00295E26">
        <w:rPr>
          <w:vertAlign w:val="subscript"/>
        </w:rPr>
        <w:t>AMF</w:t>
      </w:r>
      <w:r w:rsidR="00417849">
        <w:t xml:space="preserve">’ </w:t>
      </w:r>
      <w:r w:rsidR="00274D46">
        <w:t>to verify</w:t>
      </w:r>
      <w:r>
        <w:t xml:space="preserve"> NAS-MAC2. If successful, the keys of the NAS layer and the AS are derived based on</w:t>
      </w:r>
      <w:r w:rsidR="00417849">
        <w:t xml:space="preserve"> the key </w:t>
      </w:r>
      <w:r w:rsidR="00521F97">
        <w:t>K</w:t>
      </w:r>
      <w:r w:rsidR="00521F97" w:rsidRPr="00295E26">
        <w:rPr>
          <w:vertAlign w:val="subscript"/>
        </w:rPr>
        <w:t>AMF</w:t>
      </w:r>
      <w:r w:rsidR="00417849">
        <w:t>’</w:t>
      </w:r>
      <w:r w:rsidR="00915DA3">
        <w:t>,</w:t>
      </w:r>
      <w:r>
        <w:t xml:space="preserve"> and the downstream </w:t>
      </w:r>
      <w:r w:rsidR="00915DA3">
        <w:t xml:space="preserve">encryption </w:t>
      </w:r>
      <w:r>
        <w:t>and upstream decryption of NAS signaling m</w:t>
      </w:r>
      <w:r w:rsidR="00915DA3">
        <w:t xml:space="preserve">essages </w:t>
      </w:r>
      <w:r>
        <w:t>are initiated.</w:t>
      </w:r>
    </w:p>
    <w:p w:rsidR="00B91F1F" w:rsidRDefault="00B91F1F" w:rsidP="00EB0DEB">
      <w:pPr>
        <w:ind w:left="564" w:firstLine="2"/>
        <w:jc w:val="both"/>
      </w:pPr>
      <w:r>
        <w:t>The shared key K</w:t>
      </w:r>
      <w:r w:rsidRPr="00915DA3">
        <w:rPr>
          <w:vertAlign w:val="subscript"/>
        </w:rPr>
        <w:t>DH</w:t>
      </w:r>
      <w:r>
        <w:t xml:space="preserve"> between the U</w:t>
      </w:r>
      <w:r w:rsidR="003E396E">
        <w:t>E and the AMF ge</w:t>
      </w:r>
      <w:r w:rsidR="00BC412C">
        <w:t xml:space="preserve">nerated in the </w:t>
      </w:r>
      <w:r w:rsidR="00083BDD">
        <w:t>DH usage mode</w:t>
      </w:r>
      <w:r w:rsidR="00BC412C">
        <w:t xml:space="preserve"> I</w:t>
      </w:r>
      <w:r>
        <w:t xml:space="preserve"> is bundled with the user's SU</w:t>
      </w:r>
      <w:r w:rsidR="003E396E">
        <w:t>PI</w:t>
      </w:r>
      <w:r>
        <w:t xml:space="preserve"> (Subscription Permanent Identifier)</w:t>
      </w:r>
      <w:r w:rsidR="003E396E">
        <w:t>,</w:t>
      </w:r>
      <w:r>
        <w:t xml:space="preserve"> and stored on the AMF for future use</w:t>
      </w:r>
      <w:r w:rsidR="003E396E">
        <w:t>.</w:t>
      </w:r>
      <w:r>
        <w:t xml:space="preserve"> </w:t>
      </w:r>
      <w:r w:rsidR="003E396E">
        <w:t xml:space="preserve"> </w:t>
      </w:r>
    </w:p>
    <w:p w:rsidR="00B91F1F" w:rsidRDefault="00B91F1F" w:rsidP="00EB0DEB">
      <w:pPr>
        <w:ind w:left="564" w:firstLine="2"/>
        <w:jc w:val="both"/>
      </w:pPr>
      <w:r>
        <w:t>If the UE fails</w:t>
      </w:r>
      <w:r w:rsidR="003E396E">
        <w:t xml:space="preserve"> to </w:t>
      </w:r>
      <w:r w:rsidR="00B7637E">
        <w:t>verify</w:t>
      </w:r>
      <w:r w:rsidR="003E396E">
        <w:t xml:space="preserve"> NAS-MAC2,</w:t>
      </w:r>
      <w:r>
        <w:t xml:space="preserve"> the connection is terminated.</w:t>
      </w:r>
    </w:p>
    <w:p w:rsidR="00166916" w:rsidRDefault="00166916" w:rsidP="00EB0DEB">
      <w:pPr>
        <w:jc w:val="both"/>
      </w:pPr>
    </w:p>
    <w:p w:rsidR="003E396E" w:rsidRDefault="003E396E" w:rsidP="00EB0DEB">
      <w:pPr>
        <w:pStyle w:val="1"/>
        <w:jc w:val="both"/>
      </w:pPr>
      <w:r>
        <w:t>5</w:t>
      </w:r>
      <w:r>
        <w:tab/>
      </w:r>
      <w:r>
        <w:tab/>
        <w:t>Evaluation</w:t>
      </w:r>
    </w:p>
    <w:p w:rsidR="003E396E" w:rsidRDefault="008A52EE" w:rsidP="00EB0DEB">
      <w:pPr>
        <w:jc w:val="both"/>
      </w:pPr>
      <w:r>
        <w:t>The scheme</w:t>
      </w:r>
      <w:r w:rsidR="003E396E">
        <w:t xml:space="preserve"> is evaluated from the following aspects:</w:t>
      </w:r>
    </w:p>
    <w:p w:rsidR="003E396E" w:rsidRDefault="003E396E" w:rsidP="00EB0DEB">
      <w:pPr>
        <w:jc w:val="both"/>
      </w:pPr>
      <w:r>
        <w:t>1. Security</w:t>
      </w:r>
    </w:p>
    <w:p w:rsidR="003E396E" w:rsidRDefault="003E396E" w:rsidP="00EB0DEB">
      <w:pPr>
        <w:jc w:val="both"/>
      </w:pPr>
      <w:r>
        <w:t>(1) Long-term key leakage</w:t>
      </w:r>
    </w:p>
    <w:p w:rsidR="003E396E" w:rsidRDefault="007252FA" w:rsidP="00EB0DEB">
      <w:pPr>
        <w:jc w:val="both"/>
        <w:rPr>
          <w:lang w:eastAsia="zh-CN"/>
        </w:rPr>
      </w:pPr>
      <w:r>
        <w:t xml:space="preserve">For the </w:t>
      </w:r>
      <w:r w:rsidR="0005143B">
        <w:rPr>
          <w:rFonts w:hint="eastAsia"/>
          <w:lang w:eastAsia="zh-CN"/>
        </w:rPr>
        <w:t>DH</w:t>
      </w:r>
      <w:r>
        <w:rPr>
          <w:lang w:eastAsia="zh-CN"/>
        </w:rPr>
        <w:t xml:space="preserve"> usage</w:t>
      </w:r>
      <w:r>
        <w:t xml:space="preserve"> mode I and the DH usage m</w:t>
      </w:r>
      <w:r w:rsidR="00D14CDF">
        <w:t>ode II</w:t>
      </w:r>
      <w:r w:rsidR="008A52EE">
        <w:t>, t</w:t>
      </w:r>
      <w:r w:rsidR="003E396E">
        <w:t>he proposed scheme can prevent the attacker from obtaining the</w:t>
      </w:r>
      <w:r w:rsidR="00D14CDF">
        <w:t xml:space="preserve"> </w:t>
      </w:r>
      <w:r w:rsidR="00D27B52">
        <w:t>key K</w:t>
      </w:r>
      <w:r w:rsidR="00D27B52" w:rsidRPr="00295E26">
        <w:rPr>
          <w:vertAlign w:val="subscript"/>
        </w:rPr>
        <w:t>AMF</w:t>
      </w:r>
      <w:r w:rsidR="00D14CDF">
        <w:t xml:space="preserve">’ </w:t>
      </w:r>
      <w:r w:rsidR="003E396E">
        <w:t xml:space="preserve">even if the long-term key </w:t>
      </w:r>
      <w:r w:rsidR="008A52EE">
        <w:t xml:space="preserve">K </w:t>
      </w:r>
      <w:r w:rsidR="003E396E">
        <w:t xml:space="preserve">has been leaked. This is because </w:t>
      </w:r>
      <w:r w:rsidR="00D14CDF">
        <w:t xml:space="preserve">the generation of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7E1B7D">
        <w:t xml:space="preserve">’ </w:t>
      </w:r>
      <w:r w:rsidR="008A52EE">
        <w:t>depends not only on the</w:t>
      </w:r>
      <w:r w:rsidR="003E396E">
        <w:t xml:space="preserve"> k</w:t>
      </w:r>
      <w:r w:rsidR="00521F97">
        <w:t>ey K</w:t>
      </w:r>
      <w:r w:rsidR="00521F97" w:rsidRPr="00295E26">
        <w:rPr>
          <w:rFonts w:hint="eastAsia"/>
          <w:vertAlign w:val="subscript"/>
          <w:lang w:eastAsia="zh-CN"/>
        </w:rPr>
        <w:t>AMF</w:t>
      </w:r>
      <w:r w:rsidR="003E396E">
        <w:t xml:space="preserve"> derived from the long-term key K but also on the shared key K</w:t>
      </w:r>
      <w:r w:rsidR="003E396E" w:rsidRPr="00525404">
        <w:rPr>
          <w:vertAlign w:val="subscript"/>
        </w:rPr>
        <w:t>DH</w:t>
      </w:r>
      <w:r w:rsidR="003E396E">
        <w:t xml:space="preserve">. </w:t>
      </w:r>
      <w:r w:rsidR="007E1B7D">
        <w:rPr>
          <w:rFonts w:hint="eastAsia"/>
          <w:lang w:eastAsia="zh-CN"/>
        </w:rPr>
        <w:t xml:space="preserve"> </w:t>
      </w:r>
    </w:p>
    <w:p w:rsidR="003E396E" w:rsidRDefault="00D14CDF" w:rsidP="00EB0DEB">
      <w:pPr>
        <w:jc w:val="both"/>
      </w:pPr>
      <w:r>
        <w:t xml:space="preserve">For the </w:t>
      </w:r>
      <w:r w:rsidR="00083BDD">
        <w:t>DH usage mode</w:t>
      </w:r>
      <w:r w:rsidR="00683C00">
        <w:t xml:space="preserve"> </w:t>
      </w:r>
      <w:r w:rsidR="00BC412C">
        <w:t>III</w:t>
      </w:r>
      <w:r w:rsidR="003E396E">
        <w:t>, the attack</w:t>
      </w:r>
      <w:r>
        <w:t xml:space="preserve">er can obtain the </w:t>
      </w:r>
      <w:r w:rsidR="00D27B52">
        <w:t>key K</w:t>
      </w:r>
      <w:r w:rsidR="00D27B52" w:rsidRPr="00295E26">
        <w:rPr>
          <w:vertAlign w:val="subscript"/>
        </w:rPr>
        <w:t>AMF</w:t>
      </w:r>
      <w:r>
        <w:t>’</w:t>
      </w:r>
      <w:r w:rsidR="00683C00">
        <w:t xml:space="preserve"> if t</w:t>
      </w:r>
      <w:r w:rsidR="00B7637E">
        <w:t>he long-term key</w:t>
      </w:r>
      <w:r w:rsidR="008A52EE">
        <w:t xml:space="preserve"> K</w:t>
      </w:r>
      <w:r w:rsidR="00B7637E">
        <w:t xml:space="preserve"> is compromised</w:t>
      </w:r>
      <w:r w:rsidR="003E396E">
        <w:t>.</w:t>
      </w:r>
    </w:p>
    <w:p w:rsidR="003E396E" w:rsidRDefault="003E396E" w:rsidP="00EB0DEB">
      <w:pPr>
        <w:jc w:val="both"/>
      </w:pPr>
      <w:r>
        <w:t>(2) Unsecure</w:t>
      </w:r>
      <w:r w:rsidR="00525404">
        <w:t xml:space="preserve"> links among</w:t>
      </w:r>
      <w:r>
        <w:t xml:space="preserve"> mobile network operators</w:t>
      </w:r>
    </w:p>
    <w:p w:rsidR="003E396E" w:rsidRDefault="00683C00" w:rsidP="00EB0DEB">
      <w:pPr>
        <w:jc w:val="both"/>
      </w:pPr>
      <w:r>
        <w:t xml:space="preserve">For </w:t>
      </w:r>
      <w:r w:rsidR="00083BDD">
        <w:t>DH usage mode</w:t>
      </w:r>
      <w:r>
        <w:t xml:space="preserve"> I and </w:t>
      </w:r>
      <w:r w:rsidR="00083BDD">
        <w:t>DH usage mode</w:t>
      </w:r>
      <w:r>
        <w:t xml:space="preserve"> II</w:t>
      </w:r>
      <w:r w:rsidR="00F359F9">
        <w:t>,</w:t>
      </w:r>
      <w:r w:rsidR="003E396E">
        <w:t xml:space="preserve"> the attacker </w:t>
      </w:r>
      <w:r w:rsidR="00B7637E">
        <w:t>cannot</w:t>
      </w:r>
      <w:r w:rsidR="00F359F9">
        <w:t xml:space="preserve"> obtain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F359F9">
        <w:t>’</w:t>
      </w:r>
      <w:r w:rsidR="003E396E">
        <w:t>, ev</w:t>
      </w:r>
      <w:r w:rsidR="00525404">
        <w:t xml:space="preserve">en though he / she has </w:t>
      </w:r>
      <w:r w:rsidR="00B7637E">
        <w:t>eavesdropped</w:t>
      </w:r>
      <w:r w:rsidR="003E396E">
        <w:t xml:space="preserve"> the authentication vector on the link</w:t>
      </w:r>
      <w:r w:rsidR="00525404">
        <w:t>s among</w:t>
      </w:r>
      <w:r w:rsidR="003E396E">
        <w:t xml:space="preserve"> the mobile network operators. Similar to long-term key leakage, an attacker </w:t>
      </w:r>
      <w:r w:rsidR="00B7637E">
        <w:t>cannot</w:t>
      </w:r>
      <w:r w:rsidR="00F359F9">
        <w:t xml:space="preserve"> obtain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F359F9">
        <w:t>’</w:t>
      </w:r>
      <w:r w:rsidR="003E396E">
        <w:t xml:space="preserve"> because K</w:t>
      </w:r>
      <w:r w:rsidR="003E396E" w:rsidRPr="00525404">
        <w:rPr>
          <w:vertAlign w:val="subscript"/>
        </w:rPr>
        <w:t>DH</w:t>
      </w:r>
      <w:r w:rsidR="003E396E">
        <w:t xml:space="preserve"> is unknown.</w:t>
      </w:r>
    </w:p>
    <w:p w:rsidR="003E396E" w:rsidRPr="00F359F9" w:rsidRDefault="003E396E" w:rsidP="00EB0DEB">
      <w:pPr>
        <w:jc w:val="both"/>
      </w:pPr>
      <w:r>
        <w:t xml:space="preserve">For the </w:t>
      </w:r>
      <w:r w:rsidR="00083BDD">
        <w:t>DH usage mode</w:t>
      </w:r>
      <w:r w:rsidR="00F359F9">
        <w:t xml:space="preserve"> III</w:t>
      </w:r>
      <w:r>
        <w:t>, an attack</w:t>
      </w:r>
      <w:r w:rsidR="00F359F9">
        <w:t xml:space="preserve">er can obtain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F359F9">
        <w:t>’</w:t>
      </w:r>
      <w:r>
        <w:t xml:space="preserve"> after he / she has eavesdropped the authentication vector on the link</w:t>
      </w:r>
      <w:r w:rsidR="00525404">
        <w:t>s among</w:t>
      </w:r>
      <w:r>
        <w:t xml:space="preserve"> the mobile network operators.</w:t>
      </w:r>
    </w:p>
    <w:p w:rsidR="003E396E" w:rsidRDefault="003E396E" w:rsidP="00EB0DEB">
      <w:pPr>
        <w:jc w:val="both"/>
      </w:pPr>
      <w:r>
        <w:t>2. Compatibility</w:t>
      </w:r>
    </w:p>
    <w:p w:rsidR="003E396E" w:rsidRDefault="003E396E" w:rsidP="00EB0DEB">
      <w:pPr>
        <w:jc w:val="both"/>
      </w:pPr>
      <w:r>
        <w:t>The scheme is highly backward compatible with the LTE EPS system. When using</w:t>
      </w:r>
      <w:r w:rsidR="00495AAD">
        <w:t xml:space="preserve"> the</w:t>
      </w:r>
      <w:r w:rsidR="00525404">
        <w:t xml:space="preserve"> </w:t>
      </w:r>
      <w:r w:rsidR="00083BDD">
        <w:t>DH usage mode</w:t>
      </w:r>
      <w:r w:rsidR="00525404">
        <w:t xml:space="preserve"> III</w:t>
      </w:r>
      <w:r>
        <w:t>, the</w:t>
      </w:r>
      <w:r w:rsidR="007E1B7D">
        <w:t xml:space="preserve"> generation of</w:t>
      </w:r>
      <w:r w:rsidR="007E1B7D">
        <w:rPr>
          <w:rFonts w:hint="eastAsia"/>
          <w:lang w:eastAsia="zh-CN"/>
        </w:rPr>
        <w:t xml:space="preserve"> the key</w:t>
      </w:r>
      <w:r w:rsidR="007E1B7D">
        <w:t xml:space="preserve"> </w:t>
      </w:r>
      <w:r w:rsidR="007E1B7D">
        <w:rPr>
          <w:rFonts w:hint="eastAsia"/>
          <w:lang w:eastAsia="zh-CN"/>
        </w:rPr>
        <w:t>K</w:t>
      </w:r>
      <w:r w:rsidR="007E1B7D" w:rsidRPr="00295E26">
        <w:rPr>
          <w:rFonts w:hint="eastAsia"/>
          <w:vertAlign w:val="subscript"/>
          <w:lang w:eastAsia="zh-CN"/>
        </w:rPr>
        <w:t>AMF</w:t>
      </w:r>
      <w:r>
        <w:t xml:space="preserve"> is the same as that of LTE.</w:t>
      </w:r>
    </w:p>
    <w:p w:rsidR="003E396E" w:rsidRDefault="00525404" w:rsidP="00EB0DEB">
      <w:pPr>
        <w:jc w:val="both"/>
      </w:pPr>
      <w:r>
        <w:t xml:space="preserve">3. </w:t>
      </w:r>
      <w:r w:rsidR="003E396E">
        <w:t>Efficiency</w:t>
      </w:r>
    </w:p>
    <w:p w:rsidR="003E396E" w:rsidRPr="003E396E" w:rsidRDefault="00525404" w:rsidP="00EB0DEB">
      <w:pPr>
        <w:jc w:val="both"/>
      </w:pPr>
      <w:r>
        <w:t>The efficien</w:t>
      </w:r>
      <w:r w:rsidR="007E1B7D">
        <w:t xml:space="preserve">cy of generating the </w:t>
      </w:r>
      <w:r w:rsidR="007E1B7D">
        <w:rPr>
          <w:rFonts w:hint="eastAsia"/>
          <w:lang w:eastAsia="zh-CN"/>
        </w:rPr>
        <w:t>key K</w:t>
      </w:r>
      <w:r w:rsidR="007E1B7D" w:rsidRPr="00295E26">
        <w:rPr>
          <w:rFonts w:hint="eastAsia"/>
          <w:vertAlign w:val="subscript"/>
          <w:lang w:eastAsia="zh-CN"/>
        </w:rPr>
        <w:t>AMF</w:t>
      </w:r>
      <w:r>
        <w:t xml:space="preserve"> is not the same for three kinds of </w:t>
      </w:r>
      <w:r w:rsidR="00083BDD">
        <w:t>DH usage mode</w:t>
      </w:r>
      <w:r>
        <w:t xml:space="preserve">s. </w:t>
      </w:r>
      <w:r w:rsidR="00083BDD">
        <w:t>DH usage mode</w:t>
      </w:r>
      <w:r>
        <w:t xml:space="preserve"> I</w:t>
      </w:r>
      <w:r w:rsidR="003E396E">
        <w:t xml:space="preserve"> requires DH</w:t>
      </w:r>
      <w:r w:rsidR="005B4C94">
        <w:t xml:space="preserve"> calculation, which raises</w:t>
      </w:r>
      <w:r w:rsidR="003E396E">
        <w:t xml:space="preserve"> the highest cal</w:t>
      </w:r>
      <w:r>
        <w:t xml:space="preserve">culation cost. The </w:t>
      </w:r>
      <w:r w:rsidR="00083BDD">
        <w:t>DH usage mode</w:t>
      </w:r>
      <w:r>
        <w:t xml:space="preserve"> II has comparative computation cost with the LTE system, as</w:t>
      </w:r>
      <w:r w:rsidR="003E396E">
        <w:t xml:space="preserve"> only one HASH operation is added to t</w:t>
      </w:r>
      <w:r>
        <w:t>he UE and the AMF, respectively. The</w:t>
      </w:r>
      <w:r w:rsidR="003E396E">
        <w:t xml:space="preserve"> high efficiency</w:t>
      </w:r>
      <w:r>
        <w:t xml:space="preserve"> of </w:t>
      </w:r>
      <w:r w:rsidR="00083BDD">
        <w:t>DH usage mode</w:t>
      </w:r>
      <w:r>
        <w:t xml:space="preserve"> II originates from </w:t>
      </w:r>
      <w:r w:rsidR="003E396E">
        <w:t>the reuse of the shared key K</w:t>
      </w:r>
      <w:r w:rsidR="003E396E" w:rsidRPr="00B7637E">
        <w:rPr>
          <w:vertAlign w:val="subscript"/>
        </w:rPr>
        <w:t>DH</w:t>
      </w:r>
      <w:r w:rsidR="003E396E">
        <w:t xml:space="preserve"> betwe</w:t>
      </w:r>
      <w:r w:rsidR="003750F5">
        <w:t xml:space="preserve">en the UE and the AMF. The </w:t>
      </w:r>
      <w:r w:rsidR="00083BDD">
        <w:t>DH usage mode</w:t>
      </w:r>
      <w:r w:rsidR="003750F5">
        <w:t xml:space="preserve"> III</w:t>
      </w:r>
      <w:r w:rsidR="003E396E">
        <w:t xml:space="preserve"> is th</w:t>
      </w:r>
      <w:r w:rsidR="005B4C94">
        <w:t>e most efficient</w:t>
      </w:r>
      <w:r w:rsidR="003750F5">
        <w:t>.</w:t>
      </w:r>
      <w:r w:rsidR="007E1B7D">
        <w:t xml:space="preserve"> However, </w:t>
      </w:r>
      <w:r w:rsidR="007E1B7D">
        <w:rPr>
          <w:rFonts w:hint="eastAsia"/>
          <w:lang w:eastAsia="zh-CN"/>
        </w:rPr>
        <w:t>if</w:t>
      </w:r>
      <w:r w:rsidR="003E396E">
        <w:t xml:space="preserve"> a long-term key </w:t>
      </w:r>
      <w:r w:rsidR="005B4C94">
        <w:t xml:space="preserve">K </w:t>
      </w:r>
      <w:r w:rsidR="003E396E">
        <w:t xml:space="preserve">is compromised or the link between mobile network operators is not secure, the attacker can obtain the </w:t>
      </w:r>
      <w:r w:rsidR="00D27B52">
        <w:t>key K</w:t>
      </w:r>
      <w:r w:rsidR="00D27B52" w:rsidRPr="00295E26">
        <w:rPr>
          <w:vertAlign w:val="subscript"/>
        </w:rPr>
        <w:t>AMF</w:t>
      </w:r>
      <w:r w:rsidR="007E1B7D">
        <w:t>’</w:t>
      </w:r>
      <w:r w:rsidR="003750F5">
        <w:t xml:space="preserve">in </w:t>
      </w:r>
      <w:r w:rsidR="00083BDD">
        <w:t>DH usage mode</w:t>
      </w:r>
      <w:r w:rsidR="003750F5">
        <w:t xml:space="preserve"> III</w:t>
      </w:r>
      <w:r w:rsidR="003E396E">
        <w:t>.</w:t>
      </w:r>
    </w:p>
    <w:p w:rsidR="005E3008" w:rsidRPr="005E3008" w:rsidRDefault="00BC412C" w:rsidP="00EB0DEB">
      <w:pPr>
        <w:jc w:val="both"/>
        <w:rPr>
          <w:b/>
          <w:sz w:val="40"/>
          <w:szCs w:val="40"/>
        </w:rPr>
      </w:pPr>
      <w:r>
        <w:rPr>
          <w:rFonts w:eastAsia="Times New Roman"/>
          <w:color w:val="FF0000"/>
        </w:rPr>
        <w:t xml:space="preserve"> </w:t>
      </w:r>
    </w:p>
    <w:sectPr w:rsidR="005E3008" w:rsidRPr="005E3008" w:rsidSect="00F34D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984" w:rsidRDefault="003F2984">
      <w:r>
        <w:separator/>
      </w:r>
    </w:p>
  </w:endnote>
  <w:endnote w:type="continuationSeparator" w:id="0">
    <w:p w:rsidR="003F2984" w:rsidRDefault="003F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984" w:rsidRDefault="003F2984">
      <w:r>
        <w:separator/>
      </w:r>
    </w:p>
  </w:footnote>
  <w:footnote w:type="continuationSeparator" w:id="0">
    <w:p w:rsidR="003F2984" w:rsidRDefault="003F2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5B82D51"/>
    <w:multiLevelType w:val="hybridMultilevel"/>
    <w:tmpl w:val="67FCC8C2"/>
    <w:lvl w:ilvl="0" w:tplc="23F245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E5E7609"/>
    <w:multiLevelType w:val="hybridMultilevel"/>
    <w:tmpl w:val="E06E6CB0"/>
    <w:lvl w:ilvl="0" w:tplc="766C6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6C9603B"/>
    <w:multiLevelType w:val="hybridMultilevel"/>
    <w:tmpl w:val="CBF2A898"/>
    <w:lvl w:ilvl="0" w:tplc="1422B044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271C6"/>
    <w:rsid w:val="00043BF5"/>
    <w:rsid w:val="00046175"/>
    <w:rsid w:val="0005143B"/>
    <w:rsid w:val="00067088"/>
    <w:rsid w:val="00071EA7"/>
    <w:rsid w:val="000819D8"/>
    <w:rsid w:val="00083BDD"/>
    <w:rsid w:val="000A0F3C"/>
    <w:rsid w:val="000B18EB"/>
    <w:rsid w:val="000B756E"/>
    <w:rsid w:val="000C1D72"/>
    <w:rsid w:val="000C2A3F"/>
    <w:rsid w:val="00112864"/>
    <w:rsid w:val="00126DB4"/>
    <w:rsid w:val="00136119"/>
    <w:rsid w:val="001412A4"/>
    <w:rsid w:val="00144A01"/>
    <w:rsid w:val="001667C3"/>
    <w:rsid w:val="00166916"/>
    <w:rsid w:val="00174DF5"/>
    <w:rsid w:val="00183443"/>
    <w:rsid w:val="001A1C7F"/>
    <w:rsid w:val="001C3EC8"/>
    <w:rsid w:val="001D2BD4"/>
    <w:rsid w:val="0020395B"/>
    <w:rsid w:val="00220603"/>
    <w:rsid w:val="00222E2F"/>
    <w:rsid w:val="00241E44"/>
    <w:rsid w:val="00244C9A"/>
    <w:rsid w:val="0026200A"/>
    <w:rsid w:val="00272B95"/>
    <w:rsid w:val="00274D46"/>
    <w:rsid w:val="002873FE"/>
    <w:rsid w:val="00295E26"/>
    <w:rsid w:val="002C30AC"/>
    <w:rsid w:val="002D4097"/>
    <w:rsid w:val="002D7D8D"/>
    <w:rsid w:val="002F6692"/>
    <w:rsid w:val="002F7BD5"/>
    <w:rsid w:val="00315DBA"/>
    <w:rsid w:val="003255FB"/>
    <w:rsid w:val="003346EC"/>
    <w:rsid w:val="00355DBA"/>
    <w:rsid w:val="00365035"/>
    <w:rsid w:val="00371032"/>
    <w:rsid w:val="003750F5"/>
    <w:rsid w:val="003835FF"/>
    <w:rsid w:val="00396441"/>
    <w:rsid w:val="003A72AF"/>
    <w:rsid w:val="003C5A97"/>
    <w:rsid w:val="003E1017"/>
    <w:rsid w:val="003E396E"/>
    <w:rsid w:val="003E5B11"/>
    <w:rsid w:val="003F2984"/>
    <w:rsid w:val="003F52B2"/>
    <w:rsid w:val="00417849"/>
    <w:rsid w:val="0044173E"/>
    <w:rsid w:val="00495AAD"/>
    <w:rsid w:val="004B658B"/>
    <w:rsid w:val="004B7F59"/>
    <w:rsid w:val="004C0C22"/>
    <w:rsid w:val="004C7F90"/>
    <w:rsid w:val="004D55C2"/>
    <w:rsid w:val="00521F97"/>
    <w:rsid w:val="00525404"/>
    <w:rsid w:val="00530088"/>
    <w:rsid w:val="00532525"/>
    <w:rsid w:val="005377A4"/>
    <w:rsid w:val="005558A3"/>
    <w:rsid w:val="005729C4"/>
    <w:rsid w:val="00575458"/>
    <w:rsid w:val="0057579E"/>
    <w:rsid w:val="00582825"/>
    <w:rsid w:val="00583637"/>
    <w:rsid w:val="0059227B"/>
    <w:rsid w:val="005A489E"/>
    <w:rsid w:val="005B4C94"/>
    <w:rsid w:val="005B795D"/>
    <w:rsid w:val="005C4F49"/>
    <w:rsid w:val="005E1873"/>
    <w:rsid w:val="005E3008"/>
    <w:rsid w:val="0060697F"/>
    <w:rsid w:val="006221CB"/>
    <w:rsid w:val="00632AD4"/>
    <w:rsid w:val="00652248"/>
    <w:rsid w:val="00657B80"/>
    <w:rsid w:val="0066015F"/>
    <w:rsid w:val="00675E1B"/>
    <w:rsid w:val="00683C00"/>
    <w:rsid w:val="00685135"/>
    <w:rsid w:val="0068519A"/>
    <w:rsid w:val="006A3FA9"/>
    <w:rsid w:val="006B150F"/>
    <w:rsid w:val="006D340A"/>
    <w:rsid w:val="00706506"/>
    <w:rsid w:val="00715454"/>
    <w:rsid w:val="007252FA"/>
    <w:rsid w:val="00744253"/>
    <w:rsid w:val="00751B8A"/>
    <w:rsid w:val="00793346"/>
    <w:rsid w:val="007C02F9"/>
    <w:rsid w:val="007C27B0"/>
    <w:rsid w:val="007E1B7D"/>
    <w:rsid w:val="007E40D2"/>
    <w:rsid w:val="007F300B"/>
    <w:rsid w:val="007F5BE2"/>
    <w:rsid w:val="007F60AA"/>
    <w:rsid w:val="00801595"/>
    <w:rsid w:val="0080507B"/>
    <w:rsid w:val="00815335"/>
    <w:rsid w:val="00893DBF"/>
    <w:rsid w:val="008A52EE"/>
    <w:rsid w:val="008C0D96"/>
    <w:rsid w:val="008E02FD"/>
    <w:rsid w:val="008E6B95"/>
    <w:rsid w:val="009059F3"/>
    <w:rsid w:val="00912C83"/>
    <w:rsid w:val="00915DA3"/>
    <w:rsid w:val="00917D64"/>
    <w:rsid w:val="00926ABD"/>
    <w:rsid w:val="00927B68"/>
    <w:rsid w:val="0094318E"/>
    <w:rsid w:val="00960CCB"/>
    <w:rsid w:val="00966D47"/>
    <w:rsid w:val="00982BA5"/>
    <w:rsid w:val="009C0DED"/>
    <w:rsid w:val="00A23B33"/>
    <w:rsid w:val="00A26698"/>
    <w:rsid w:val="00A26F7C"/>
    <w:rsid w:val="00A2737C"/>
    <w:rsid w:val="00A37D7F"/>
    <w:rsid w:val="00A403D8"/>
    <w:rsid w:val="00A84A94"/>
    <w:rsid w:val="00A84B4A"/>
    <w:rsid w:val="00A8623B"/>
    <w:rsid w:val="00AD08AA"/>
    <w:rsid w:val="00AD47F9"/>
    <w:rsid w:val="00AD4863"/>
    <w:rsid w:val="00AF1E23"/>
    <w:rsid w:val="00B01AFF"/>
    <w:rsid w:val="00B260AA"/>
    <w:rsid w:val="00B27E39"/>
    <w:rsid w:val="00B525A1"/>
    <w:rsid w:val="00B67F76"/>
    <w:rsid w:val="00B75BE1"/>
    <w:rsid w:val="00B7637E"/>
    <w:rsid w:val="00B902A6"/>
    <w:rsid w:val="00B91F1F"/>
    <w:rsid w:val="00BA1AF6"/>
    <w:rsid w:val="00BA621A"/>
    <w:rsid w:val="00BB41A0"/>
    <w:rsid w:val="00BC412C"/>
    <w:rsid w:val="00BF37BA"/>
    <w:rsid w:val="00BF43D9"/>
    <w:rsid w:val="00C022E3"/>
    <w:rsid w:val="00C02D81"/>
    <w:rsid w:val="00C32F51"/>
    <w:rsid w:val="00C4712D"/>
    <w:rsid w:val="00C55391"/>
    <w:rsid w:val="00C94F55"/>
    <w:rsid w:val="00CA7D62"/>
    <w:rsid w:val="00CB1E42"/>
    <w:rsid w:val="00CB2374"/>
    <w:rsid w:val="00CE67A4"/>
    <w:rsid w:val="00CF2A78"/>
    <w:rsid w:val="00D11216"/>
    <w:rsid w:val="00D14CDF"/>
    <w:rsid w:val="00D27B52"/>
    <w:rsid w:val="00D4416A"/>
    <w:rsid w:val="00D62265"/>
    <w:rsid w:val="00D84C13"/>
    <w:rsid w:val="00D8512E"/>
    <w:rsid w:val="00D96F1A"/>
    <w:rsid w:val="00DA1E58"/>
    <w:rsid w:val="00DB225D"/>
    <w:rsid w:val="00DD42EC"/>
    <w:rsid w:val="00DE4EF2"/>
    <w:rsid w:val="00DE6D67"/>
    <w:rsid w:val="00DF2C0E"/>
    <w:rsid w:val="00E01530"/>
    <w:rsid w:val="00E067CE"/>
    <w:rsid w:val="00E06FFB"/>
    <w:rsid w:val="00E20FAD"/>
    <w:rsid w:val="00E30155"/>
    <w:rsid w:val="00E3354B"/>
    <w:rsid w:val="00E446E3"/>
    <w:rsid w:val="00E53EE2"/>
    <w:rsid w:val="00E54B7F"/>
    <w:rsid w:val="00E613D4"/>
    <w:rsid w:val="00E93127"/>
    <w:rsid w:val="00EA142A"/>
    <w:rsid w:val="00EA31AD"/>
    <w:rsid w:val="00EB0DEB"/>
    <w:rsid w:val="00EB4A5D"/>
    <w:rsid w:val="00ED4954"/>
    <w:rsid w:val="00EE0943"/>
    <w:rsid w:val="00F014D4"/>
    <w:rsid w:val="00F06391"/>
    <w:rsid w:val="00F34D40"/>
    <w:rsid w:val="00F359F9"/>
    <w:rsid w:val="00F538CB"/>
    <w:rsid w:val="00F67D05"/>
    <w:rsid w:val="00F71710"/>
    <w:rsid w:val="00F82C5B"/>
    <w:rsid w:val="00F9127A"/>
    <w:rsid w:val="00FE441F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8DBA21-AA57-4EC3-B1A8-1A5B9AE3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D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34D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34D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34D4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34D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34D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34D40"/>
    <w:pPr>
      <w:outlineLvl w:val="5"/>
    </w:pPr>
  </w:style>
  <w:style w:type="paragraph" w:styleId="7">
    <w:name w:val="heading 7"/>
    <w:basedOn w:val="H6"/>
    <w:next w:val="a"/>
    <w:qFormat/>
    <w:rsid w:val="00F34D40"/>
    <w:pPr>
      <w:outlineLvl w:val="6"/>
    </w:pPr>
  </w:style>
  <w:style w:type="paragraph" w:styleId="8">
    <w:name w:val="heading 8"/>
    <w:basedOn w:val="1"/>
    <w:next w:val="a"/>
    <w:qFormat/>
    <w:rsid w:val="00F34D4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4D4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34D4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34D40"/>
    <w:pPr>
      <w:spacing w:before="180"/>
      <w:ind w:left="2693" w:hanging="2693"/>
    </w:pPr>
    <w:rPr>
      <w:b/>
    </w:rPr>
  </w:style>
  <w:style w:type="paragraph" w:styleId="10">
    <w:name w:val="toc 1"/>
    <w:semiHidden/>
    <w:rsid w:val="00F34D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34D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34D40"/>
    <w:pPr>
      <w:ind w:left="1701" w:hanging="1701"/>
    </w:pPr>
  </w:style>
  <w:style w:type="paragraph" w:styleId="40">
    <w:name w:val="toc 4"/>
    <w:basedOn w:val="30"/>
    <w:semiHidden/>
    <w:rsid w:val="00F34D40"/>
    <w:pPr>
      <w:ind w:left="1418" w:hanging="1418"/>
    </w:pPr>
  </w:style>
  <w:style w:type="paragraph" w:styleId="30">
    <w:name w:val="toc 3"/>
    <w:basedOn w:val="20"/>
    <w:semiHidden/>
    <w:rsid w:val="00F34D40"/>
    <w:pPr>
      <w:ind w:left="1134" w:hanging="1134"/>
    </w:pPr>
  </w:style>
  <w:style w:type="paragraph" w:styleId="20">
    <w:name w:val="toc 2"/>
    <w:basedOn w:val="10"/>
    <w:semiHidden/>
    <w:rsid w:val="00F34D4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34D40"/>
    <w:pPr>
      <w:ind w:left="284"/>
    </w:pPr>
  </w:style>
  <w:style w:type="paragraph" w:styleId="11">
    <w:name w:val="index 1"/>
    <w:basedOn w:val="a"/>
    <w:semiHidden/>
    <w:rsid w:val="00F34D40"/>
    <w:pPr>
      <w:keepLines/>
      <w:spacing w:after="0"/>
    </w:pPr>
  </w:style>
  <w:style w:type="paragraph" w:customStyle="1" w:styleId="ZH">
    <w:name w:val="ZH"/>
    <w:rsid w:val="00F34D4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34D40"/>
    <w:pPr>
      <w:outlineLvl w:val="9"/>
    </w:pPr>
  </w:style>
  <w:style w:type="paragraph" w:styleId="22">
    <w:name w:val="List Number 2"/>
    <w:basedOn w:val="a3"/>
    <w:rsid w:val="00F34D40"/>
    <w:pPr>
      <w:ind w:left="851"/>
    </w:pPr>
  </w:style>
  <w:style w:type="paragraph" w:styleId="a3">
    <w:name w:val="List Number"/>
    <w:basedOn w:val="a4"/>
    <w:rsid w:val="00F34D40"/>
  </w:style>
  <w:style w:type="paragraph" w:styleId="a4">
    <w:name w:val="List"/>
    <w:basedOn w:val="a"/>
    <w:rsid w:val="00F34D4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F34D4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34D40"/>
    <w:rPr>
      <w:b/>
      <w:position w:val="6"/>
      <w:sz w:val="16"/>
    </w:rPr>
  </w:style>
  <w:style w:type="paragraph" w:styleId="a7">
    <w:name w:val="footnote text"/>
    <w:basedOn w:val="a"/>
    <w:semiHidden/>
    <w:rsid w:val="00F34D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34D40"/>
    <w:rPr>
      <w:b/>
    </w:rPr>
  </w:style>
  <w:style w:type="paragraph" w:customStyle="1" w:styleId="TAC">
    <w:name w:val="TAC"/>
    <w:basedOn w:val="TAL"/>
    <w:rsid w:val="00F34D40"/>
    <w:pPr>
      <w:jc w:val="center"/>
    </w:pPr>
  </w:style>
  <w:style w:type="paragraph" w:customStyle="1" w:styleId="TAL">
    <w:name w:val="TAL"/>
    <w:basedOn w:val="a"/>
    <w:rsid w:val="00F34D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34D40"/>
    <w:pPr>
      <w:keepNext w:val="0"/>
      <w:spacing w:before="0" w:after="240"/>
    </w:pPr>
  </w:style>
  <w:style w:type="paragraph" w:customStyle="1" w:styleId="TH">
    <w:name w:val="TH"/>
    <w:basedOn w:val="a"/>
    <w:rsid w:val="00F34D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34D40"/>
    <w:pPr>
      <w:keepLines/>
      <w:ind w:left="1135" w:hanging="851"/>
    </w:pPr>
  </w:style>
  <w:style w:type="paragraph" w:styleId="90">
    <w:name w:val="toc 9"/>
    <w:basedOn w:val="80"/>
    <w:semiHidden/>
    <w:rsid w:val="00F34D40"/>
    <w:pPr>
      <w:ind w:left="1418" w:hanging="1418"/>
    </w:pPr>
  </w:style>
  <w:style w:type="paragraph" w:customStyle="1" w:styleId="EX">
    <w:name w:val="EX"/>
    <w:basedOn w:val="a"/>
    <w:rsid w:val="00F34D40"/>
    <w:pPr>
      <w:keepLines/>
      <w:ind w:left="1702" w:hanging="1418"/>
    </w:pPr>
  </w:style>
  <w:style w:type="paragraph" w:customStyle="1" w:styleId="FP">
    <w:name w:val="FP"/>
    <w:basedOn w:val="a"/>
    <w:rsid w:val="00F34D40"/>
    <w:pPr>
      <w:spacing w:after="0"/>
    </w:pPr>
  </w:style>
  <w:style w:type="paragraph" w:customStyle="1" w:styleId="LD">
    <w:name w:val="LD"/>
    <w:rsid w:val="00F34D4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34D40"/>
    <w:pPr>
      <w:spacing w:after="0"/>
    </w:pPr>
  </w:style>
  <w:style w:type="paragraph" w:customStyle="1" w:styleId="EW">
    <w:name w:val="EW"/>
    <w:basedOn w:val="EX"/>
    <w:rsid w:val="00F34D40"/>
    <w:pPr>
      <w:spacing w:after="0"/>
    </w:pPr>
  </w:style>
  <w:style w:type="paragraph" w:styleId="60">
    <w:name w:val="toc 6"/>
    <w:basedOn w:val="50"/>
    <w:next w:val="a"/>
    <w:semiHidden/>
    <w:rsid w:val="00F34D40"/>
    <w:pPr>
      <w:ind w:left="1985" w:hanging="1985"/>
    </w:pPr>
  </w:style>
  <w:style w:type="paragraph" w:styleId="70">
    <w:name w:val="toc 7"/>
    <w:basedOn w:val="60"/>
    <w:next w:val="a"/>
    <w:semiHidden/>
    <w:rsid w:val="00F34D40"/>
    <w:pPr>
      <w:ind w:left="2268" w:hanging="2268"/>
    </w:pPr>
  </w:style>
  <w:style w:type="paragraph" w:styleId="23">
    <w:name w:val="List Bullet 2"/>
    <w:basedOn w:val="a8"/>
    <w:rsid w:val="00F34D40"/>
    <w:pPr>
      <w:ind w:left="851"/>
    </w:pPr>
  </w:style>
  <w:style w:type="paragraph" w:styleId="a8">
    <w:name w:val="List Bullet"/>
    <w:basedOn w:val="a4"/>
    <w:rsid w:val="00F34D40"/>
  </w:style>
  <w:style w:type="paragraph" w:styleId="31">
    <w:name w:val="List Bullet 3"/>
    <w:basedOn w:val="23"/>
    <w:rsid w:val="00F34D40"/>
    <w:pPr>
      <w:ind w:left="1135"/>
    </w:pPr>
  </w:style>
  <w:style w:type="paragraph" w:customStyle="1" w:styleId="EQ">
    <w:name w:val="EQ"/>
    <w:basedOn w:val="a"/>
    <w:next w:val="a"/>
    <w:rsid w:val="00F34D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34D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4D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34D40"/>
    <w:pPr>
      <w:jc w:val="right"/>
    </w:pPr>
  </w:style>
  <w:style w:type="paragraph" w:customStyle="1" w:styleId="TAN">
    <w:name w:val="TAN"/>
    <w:basedOn w:val="TAL"/>
    <w:rsid w:val="00F34D40"/>
    <w:pPr>
      <w:ind w:left="851" w:hanging="851"/>
    </w:pPr>
  </w:style>
  <w:style w:type="paragraph" w:customStyle="1" w:styleId="ZA">
    <w:name w:val="ZA"/>
    <w:rsid w:val="00F34D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34D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34D4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34D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34D40"/>
    <w:pPr>
      <w:framePr w:wrap="notBeside" w:y="16161"/>
    </w:pPr>
  </w:style>
  <w:style w:type="character" w:customStyle="1" w:styleId="ZGSM">
    <w:name w:val="ZGSM"/>
    <w:rsid w:val="00F34D40"/>
  </w:style>
  <w:style w:type="paragraph" w:styleId="24">
    <w:name w:val="List 2"/>
    <w:basedOn w:val="a4"/>
    <w:rsid w:val="00F34D40"/>
    <w:pPr>
      <w:ind w:left="851"/>
    </w:pPr>
  </w:style>
  <w:style w:type="paragraph" w:customStyle="1" w:styleId="ZG">
    <w:name w:val="ZG"/>
    <w:rsid w:val="00F34D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34D40"/>
    <w:pPr>
      <w:ind w:left="1135"/>
    </w:pPr>
  </w:style>
  <w:style w:type="paragraph" w:styleId="41">
    <w:name w:val="List 4"/>
    <w:basedOn w:val="32"/>
    <w:rsid w:val="00F34D40"/>
    <w:pPr>
      <w:ind w:left="1418"/>
    </w:pPr>
  </w:style>
  <w:style w:type="paragraph" w:styleId="51">
    <w:name w:val="List 5"/>
    <w:basedOn w:val="41"/>
    <w:rsid w:val="00F34D40"/>
    <w:pPr>
      <w:ind w:left="1702"/>
    </w:pPr>
  </w:style>
  <w:style w:type="paragraph" w:customStyle="1" w:styleId="EditorsNote">
    <w:name w:val="Editor's Note"/>
    <w:basedOn w:val="NO"/>
    <w:rsid w:val="00F34D40"/>
    <w:rPr>
      <w:color w:val="FF0000"/>
    </w:rPr>
  </w:style>
  <w:style w:type="paragraph" w:styleId="42">
    <w:name w:val="List Bullet 4"/>
    <w:basedOn w:val="31"/>
    <w:rsid w:val="00F34D40"/>
    <w:pPr>
      <w:ind w:left="1418"/>
    </w:pPr>
  </w:style>
  <w:style w:type="paragraph" w:styleId="52">
    <w:name w:val="List Bullet 5"/>
    <w:basedOn w:val="42"/>
    <w:rsid w:val="00F34D40"/>
    <w:pPr>
      <w:ind w:left="1702"/>
    </w:pPr>
  </w:style>
  <w:style w:type="paragraph" w:customStyle="1" w:styleId="B1">
    <w:name w:val="B1"/>
    <w:basedOn w:val="a4"/>
    <w:rsid w:val="00F34D40"/>
  </w:style>
  <w:style w:type="paragraph" w:customStyle="1" w:styleId="B2">
    <w:name w:val="B2"/>
    <w:basedOn w:val="24"/>
    <w:rsid w:val="00F34D40"/>
  </w:style>
  <w:style w:type="paragraph" w:customStyle="1" w:styleId="B3">
    <w:name w:val="B3"/>
    <w:basedOn w:val="32"/>
    <w:rsid w:val="00F34D40"/>
  </w:style>
  <w:style w:type="paragraph" w:customStyle="1" w:styleId="B4">
    <w:name w:val="B4"/>
    <w:basedOn w:val="41"/>
    <w:rsid w:val="00F34D40"/>
  </w:style>
  <w:style w:type="paragraph" w:customStyle="1" w:styleId="B5">
    <w:name w:val="B5"/>
    <w:basedOn w:val="51"/>
    <w:rsid w:val="00F34D40"/>
  </w:style>
  <w:style w:type="paragraph" w:styleId="a9">
    <w:name w:val="footer"/>
    <w:basedOn w:val="a5"/>
    <w:rsid w:val="00F34D40"/>
    <w:pPr>
      <w:jc w:val="center"/>
    </w:pPr>
    <w:rPr>
      <w:i/>
    </w:rPr>
  </w:style>
  <w:style w:type="paragraph" w:customStyle="1" w:styleId="ZTD">
    <w:name w:val="ZTD"/>
    <w:basedOn w:val="ZB"/>
    <w:rsid w:val="00F34D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34D4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34D4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34D40"/>
    <w:rPr>
      <w:color w:val="0000FF"/>
      <w:u w:val="single"/>
    </w:rPr>
  </w:style>
  <w:style w:type="character" w:styleId="ab">
    <w:name w:val="annotation reference"/>
    <w:semiHidden/>
    <w:rsid w:val="00F34D40"/>
    <w:rPr>
      <w:sz w:val="16"/>
    </w:rPr>
  </w:style>
  <w:style w:type="paragraph" w:styleId="ac">
    <w:name w:val="annotation text"/>
    <w:basedOn w:val="a"/>
    <w:link w:val="Char"/>
    <w:semiHidden/>
    <w:rsid w:val="00F34D40"/>
  </w:style>
  <w:style w:type="character" w:styleId="ad">
    <w:name w:val="FollowedHyperlink"/>
    <w:rsid w:val="00F34D40"/>
    <w:rPr>
      <w:color w:val="800080"/>
      <w:u w:val="single"/>
    </w:rPr>
  </w:style>
  <w:style w:type="paragraph" w:styleId="ae">
    <w:name w:val="Balloon Text"/>
    <w:basedOn w:val="a"/>
    <w:semiHidden/>
    <w:rsid w:val="00F34D4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34D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34D40"/>
  </w:style>
  <w:style w:type="paragraph" w:customStyle="1" w:styleId="Reference">
    <w:name w:val="Reference"/>
    <w:basedOn w:val="a"/>
    <w:rsid w:val="00F34D40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1A1C7F"/>
    <w:rPr>
      <w:b/>
      <w:bCs/>
    </w:rPr>
  </w:style>
  <w:style w:type="character" w:customStyle="1" w:styleId="Char">
    <w:name w:val="批注文字 Char"/>
    <w:link w:val="ac"/>
    <w:semiHidden/>
    <w:rsid w:val="001A1C7F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1A1C7F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7F5BE2"/>
    <w:pPr>
      <w:ind w:firstLineChars="200" w:firstLine="420"/>
    </w:pPr>
  </w:style>
  <w:style w:type="paragraph" w:styleId="af1">
    <w:name w:val="Revision"/>
    <w:hidden/>
    <w:uiPriority w:val="99"/>
    <w:semiHidden/>
    <w:rsid w:val="00BF43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7218C-6A5C-4C6C-8F4C-209A1B3C9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Xiaoru</cp:lastModifiedBy>
  <cp:revision>13</cp:revision>
  <cp:lastPrinted>1899-12-31T16:00:00Z</cp:lastPrinted>
  <dcterms:created xsi:type="dcterms:W3CDTF">2018-01-10T09:38:00Z</dcterms:created>
  <dcterms:modified xsi:type="dcterms:W3CDTF">2018-01-15T10:50:00Z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1515379470</vt:lpwstr>
  </property>
</Properties>
</file>